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B2557" w14:textId="77777777" w:rsidR="00131C91" w:rsidRDefault="00131C91">
      <w:pPr>
        <w:rPr>
          <w:rFonts w:ascii="Times New Roman" w:hAnsi="Times New Roman" w:cs="Times New Roman"/>
          <w:color w:val="auto"/>
          <w:sz w:val="2"/>
          <w:szCs w:val="2"/>
        </w:rPr>
      </w:pPr>
    </w:p>
    <w:tbl>
      <w:tblPr>
        <w:tblW w:w="502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8"/>
        <w:gridCol w:w="700"/>
        <w:gridCol w:w="546"/>
        <w:gridCol w:w="963"/>
        <w:gridCol w:w="338"/>
        <w:gridCol w:w="895"/>
        <w:gridCol w:w="787"/>
        <w:gridCol w:w="811"/>
        <w:gridCol w:w="208"/>
        <w:gridCol w:w="911"/>
        <w:gridCol w:w="791"/>
        <w:gridCol w:w="242"/>
        <w:gridCol w:w="1267"/>
      </w:tblGrid>
      <w:tr w:rsidR="00131C91" w14:paraId="6BEE5E73" w14:textId="77777777">
        <w:trPr>
          <w:trHeight w:hRule="exact" w:val="1109"/>
          <w:jc w:val="center"/>
        </w:trPr>
        <w:tc>
          <w:tcPr>
            <w:tcW w:w="5000" w:type="pct"/>
            <w:gridSpan w:val="13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  <w:vAlign w:val="center"/>
          </w:tcPr>
          <w:p w14:paraId="4CC485F9" w14:textId="77777777" w:rsidR="00131C91" w:rsidRDefault="0080182B">
            <w:pPr>
              <w:spacing w:line="336" w:lineRule="exact"/>
              <w:ind w:left="23"/>
              <w:jc w:val="center"/>
              <w:rPr>
                <w:rFonts w:ascii="黑体" w:eastAsia="黑体" w:hAnsi="黑体" w:cs="黑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西南交通大学专业技术职务评审个人信息简表</w:t>
            </w:r>
          </w:p>
          <w:p w14:paraId="2A54759A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5306E1D" w14:textId="77777777" w:rsidR="0080182B" w:rsidRPr="0080182B" w:rsidRDefault="0080182B" w:rsidP="0080182B">
            <w:pPr>
              <w:spacing w:line="336" w:lineRule="exact"/>
              <w:ind w:left="23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b/>
                <w:bCs/>
              </w:rPr>
              <w:t>申报岗位</w:t>
            </w:r>
            <w:r>
              <w:rPr>
                <w:rFonts w:ascii="宋体" w:hAnsi="宋体" w:cs="宋体" w:hint="eastAsia"/>
              </w:rPr>
              <w:t xml:space="preserve">：中小学教师岗                    </w:t>
            </w:r>
            <w:r>
              <w:rPr>
                <w:rFonts w:ascii="宋体" w:hAnsi="宋体" w:cs="宋体"/>
              </w:rPr>
              <w:t xml:space="preserve">           </w:t>
            </w:r>
            <w:r>
              <w:rPr>
                <w:rFonts w:ascii="宋体" w:hAnsi="宋体" w:cs="宋体" w:hint="eastAsia"/>
                <w:b/>
                <w:bCs/>
              </w:rPr>
              <w:t>申报评审程序类别</w:t>
            </w:r>
            <w:r w:rsidRPr="0080182B">
              <w:rPr>
                <w:rFonts w:ascii="宋体" w:hAnsi="宋体" w:cs="宋体" w:hint="eastAsia"/>
              </w:rPr>
              <w:t>：</w:t>
            </w:r>
            <w:sdt>
              <w:sdtPr>
                <w:rPr>
                  <w:rFonts w:ascii="宋体" w:hAnsi="宋体" w:cs="宋体" w:hint="eastAsia"/>
                </w:rPr>
                <w:id w:val="-1058469318"/>
                <w:placeholder>
                  <w:docPart w:val="7F988ED8B6984A2FBC3D1B8EBE1EC008"/>
                </w:placeholder>
                <w:dropDownList>
                  <w:listItem w:displayText="常规评审" w:value="常规评审"/>
                </w:dropDownList>
              </w:sdtPr>
              <w:sdtEndPr/>
              <w:sdtContent>
                <w:r w:rsidRPr="0080182B">
                  <w:rPr>
                    <w:rFonts w:ascii="宋体" w:hAnsi="宋体" w:cs="宋体" w:hint="eastAsia"/>
                  </w:rPr>
                  <w:t>常规评审</w:t>
                </w:r>
              </w:sdtContent>
            </w:sdt>
          </w:p>
          <w:p w14:paraId="2DFD07DB" w14:textId="77777777" w:rsidR="00131C91" w:rsidRPr="0080182B" w:rsidRDefault="00131C91">
            <w:pPr>
              <w:spacing w:line="336" w:lineRule="exact"/>
              <w:ind w:left="23"/>
              <w:rPr>
                <w:rFonts w:ascii="宋体" w:hAnsi="宋体" w:cs="宋体"/>
              </w:rPr>
            </w:pPr>
          </w:p>
          <w:p w14:paraId="5F2334AC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64A89BB3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336A0D7A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693C6EF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6E43687B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B0C3696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E96F4BB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50377469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7A79CF1C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E0B65C0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64B44E7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109F16B5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4236C77D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4A8FE6EB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D9A9D6A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7F95AF64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C767EE6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58EF02DD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644DB2CC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13D12623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59B0C103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6CE9880C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56152D25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571B6CB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767E2EC2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61D4BE56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3996DECE" w14:textId="77777777" w:rsidR="00131C91" w:rsidRDefault="00131C91">
            <w:pPr>
              <w:spacing w:line="336" w:lineRule="exact"/>
              <w:ind w:left="23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E43A6" w14:paraId="61648EA5" w14:textId="77777777" w:rsidTr="008E43A6">
        <w:trPr>
          <w:trHeight w:hRule="exact" w:val="560"/>
          <w:jc w:val="center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A44E9" w14:textId="77777777" w:rsidR="00131C91" w:rsidRDefault="0080182B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sz w:val="21"/>
                <w:szCs w:val="20"/>
              </w:rPr>
              <w:t>姓名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25E1C" w14:textId="77777777" w:rsidR="00131C91" w:rsidRDefault="00131C91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812C3E" w14:textId="77777777" w:rsidR="00131C91" w:rsidRDefault="0080182B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1"/>
                <w:szCs w:val="20"/>
              </w:rPr>
              <w:t>出生年月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B18B8" w14:textId="77777777" w:rsidR="00131C91" w:rsidRDefault="00131C91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02EA6" w14:textId="4BDF4892" w:rsidR="00131C91" w:rsidRDefault="00472068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1"/>
                <w:szCs w:val="20"/>
              </w:rPr>
              <w:t>政治面貌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A6E0D" w14:textId="77777777" w:rsidR="00131C91" w:rsidRDefault="00131C91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6C90BC" w14:textId="77777777" w:rsidR="00131C91" w:rsidRDefault="0080182B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color w:val="auto"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sz w:val="21"/>
                <w:szCs w:val="20"/>
              </w:rPr>
              <w:t>所在单位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F955FC" w14:textId="77777777" w:rsidR="00131C91" w:rsidRDefault="00131C91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8E43A6" w14:paraId="06FB8CB7" w14:textId="77777777" w:rsidTr="008E43A6">
        <w:trPr>
          <w:trHeight w:hRule="exact" w:val="560"/>
          <w:jc w:val="center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6A5E2" w14:textId="77777777" w:rsidR="00472068" w:rsidRDefault="00472068" w:rsidP="00DC0A04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sz w:val="21"/>
                <w:szCs w:val="20"/>
              </w:rPr>
              <w:t>最高学位及</w:t>
            </w:r>
          </w:p>
          <w:p w14:paraId="69C13192" w14:textId="4D917948" w:rsidR="00472068" w:rsidRDefault="00472068" w:rsidP="00DC0A04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sz w:val="21"/>
                <w:szCs w:val="20"/>
              </w:rPr>
              <w:t>毕业学校</w:t>
            </w: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7A1E1" w14:textId="77777777" w:rsidR="00472068" w:rsidRDefault="00472068" w:rsidP="00DC0A04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7B897" w14:textId="77777777" w:rsidR="00472068" w:rsidRDefault="00472068" w:rsidP="00DC0A04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sz w:val="21"/>
                <w:szCs w:val="20"/>
              </w:rPr>
              <w:t>担（兼）任</w:t>
            </w:r>
          </w:p>
          <w:p w14:paraId="5B2A0788" w14:textId="132E3443" w:rsidR="00472068" w:rsidRDefault="00472068" w:rsidP="00DC0A04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sz w:val="21"/>
                <w:szCs w:val="20"/>
              </w:rPr>
              <w:t>党政职务</w:t>
            </w:r>
          </w:p>
        </w:tc>
        <w:tc>
          <w:tcPr>
            <w:tcW w:w="17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59B182" w14:textId="26AE98F2" w:rsidR="00472068" w:rsidRDefault="00472068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8E43A6" w14:paraId="44A434B7" w14:textId="77777777" w:rsidTr="00DC0A04">
        <w:trPr>
          <w:trHeight w:hRule="exact" w:val="734"/>
          <w:jc w:val="center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1FCB4" w14:textId="77777777" w:rsidR="00131C91" w:rsidRDefault="0080182B" w:rsidP="00DC0A04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b/>
                <w:sz w:val="21"/>
                <w:szCs w:val="20"/>
              </w:rPr>
              <w:t>现专业</w:t>
            </w:r>
            <w:proofErr w:type="gramEnd"/>
            <w:r>
              <w:rPr>
                <w:rFonts w:ascii="宋体" w:hAnsi="宋体" w:cs="宋体" w:hint="eastAsia"/>
                <w:b/>
                <w:sz w:val="21"/>
                <w:szCs w:val="20"/>
              </w:rPr>
              <w:t>技术职</w:t>
            </w:r>
          </w:p>
          <w:p w14:paraId="13587663" w14:textId="77777777" w:rsidR="00131C91" w:rsidRDefault="0080182B" w:rsidP="00DC0A04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b/>
                <w:sz w:val="21"/>
                <w:szCs w:val="20"/>
              </w:rPr>
              <w:t>务</w:t>
            </w:r>
            <w:proofErr w:type="gramEnd"/>
            <w:r>
              <w:rPr>
                <w:rFonts w:ascii="宋体" w:hAnsi="宋体" w:cs="宋体" w:hint="eastAsia"/>
                <w:b/>
                <w:sz w:val="21"/>
                <w:szCs w:val="20"/>
              </w:rPr>
              <w:t>及任职时间</w:t>
            </w: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C26425" w14:textId="77777777" w:rsidR="00131C91" w:rsidRDefault="00131C91" w:rsidP="00DC0A04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454616" w14:textId="77777777" w:rsidR="00DC0A04" w:rsidRDefault="0080182B" w:rsidP="00DC0A04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sz w:val="21"/>
                <w:szCs w:val="20"/>
              </w:rPr>
              <w:t>拟评</w:t>
            </w:r>
          </w:p>
          <w:p w14:paraId="7E0AFE67" w14:textId="5A9EAA4F" w:rsidR="00131C91" w:rsidRDefault="0080182B" w:rsidP="00DC0A04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color w:val="auto"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sz w:val="21"/>
                <w:szCs w:val="20"/>
              </w:rPr>
              <w:t>专业技术职务</w:t>
            </w:r>
          </w:p>
        </w:tc>
        <w:tc>
          <w:tcPr>
            <w:tcW w:w="17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EBFE4" w14:textId="77777777" w:rsidR="00131C91" w:rsidRDefault="00131C91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8E43A6" w14:paraId="3749C9EF" w14:textId="77777777" w:rsidTr="008E43A6">
        <w:trPr>
          <w:trHeight w:val="1017"/>
          <w:jc w:val="center"/>
        </w:trPr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731842" w14:textId="77777777" w:rsidR="00472068" w:rsidRDefault="0080182B" w:rsidP="00472068">
            <w:pPr>
              <w:jc w:val="center"/>
              <w:rPr>
                <w:rFonts w:ascii="宋体" w:hAnsi="宋体" w:cs="宋体"/>
                <w:b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sz w:val="21"/>
                <w:szCs w:val="20"/>
              </w:rPr>
              <w:t>主要学习</w:t>
            </w:r>
          </w:p>
          <w:p w14:paraId="6A8734BB" w14:textId="60150BD0" w:rsidR="00131C91" w:rsidRDefault="0080182B" w:rsidP="00472068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1"/>
                <w:szCs w:val="20"/>
              </w:rPr>
              <w:t>工作</w:t>
            </w:r>
            <w:r w:rsidR="00472068">
              <w:rPr>
                <w:rFonts w:ascii="宋体" w:hAnsi="宋体" w:cs="宋体" w:hint="eastAsia"/>
                <w:b/>
                <w:sz w:val="21"/>
                <w:szCs w:val="20"/>
              </w:rPr>
              <w:t>经历</w:t>
            </w:r>
          </w:p>
        </w:tc>
        <w:tc>
          <w:tcPr>
            <w:tcW w:w="422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6AB64" w14:textId="6837B0AE" w:rsidR="00131C91" w:rsidRDefault="00472068" w:rsidP="008E43A6">
            <w:pPr>
              <w:rPr>
                <w:rFonts w:ascii="宋体" w:hAnsi="宋体" w:cs="宋体"/>
                <w:iCs/>
                <w:sz w:val="20"/>
                <w:szCs w:val="20"/>
              </w:rPr>
            </w:pPr>
            <w:r>
              <w:rPr>
                <w:rFonts w:ascii="宋体" w:hAnsi="宋体" w:cs="宋体"/>
                <w:iCs/>
                <w:sz w:val="20"/>
                <w:szCs w:val="20"/>
              </w:rPr>
              <w:t xml:space="preserve"> </w:t>
            </w:r>
            <w:r w:rsidRPr="00472068">
              <w:rPr>
                <w:rFonts w:ascii="宋体" w:hAnsi="宋体" w:cs="宋体" w:hint="eastAsia"/>
                <w:iCs/>
                <w:color w:val="FF0000"/>
                <w:sz w:val="20"/>
                <w:szCs w:val="20"/>
              </w:rPr>
              <w:t>（学习经历）</w:t>
            </w:r>
          </w:p>
        </w:tc>
      </w:tr>
      <w:tr w:rsidR="008E43A6" w14:paraId="57B457E4" w14:textId="77777777" w:rsidTr="008E43A6">
        <w:trPr>
          <w:trHeight w:val="986"/>
          <w:jc w:val="center"/>
        </w:trPr>
        <w:tc>
          <w:tcPr>
            <w:tcW w:w="7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D4AEEA" w14:textId="77777777" w:rsidR="00131C91" w:rsidRDefault="00131C9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2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8D871" w14:textId="055040C9" w:rsidR="00131C91" w:rsidRDefault="00472068">
            <w:pPr>
              <w:rPr>
                <w:rFonts w:ascii="宋体" w:hAnsi="宋体" w:cs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iCs/>
                <w:color w:val="FF0000"/>
                <w:sz w:val="20"/>
                <w:szCs w:val="20"/>
              </w:rPr>
              <w:t>（工作经历）</w:t>
            </w:r>
          </w:p>
        </w:tc>
      </w:tr>
      <w:tr w:rsidR="00131C91" w14:paraId="7FD4CE4D" w14:textId="77777777" w:rsidTr="00DC0A04">
        <w:trPr>
          <w:trHeight w:val="796"/>
          <w:jc w:val="center"/>
        </w:trPr>
        <w:tc>
          <w:tcPr>
            <w:tcW w:w="5000" w:type="pct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CB4CC" w14:textId="77777777" w:rsidR="00131C91" w:rsidRDefault="0080182B" w:rsidP="00DC0A04">
            <w:pPr>
              <w:spacing w:line="400" w:lineRule="exact"/>
              <w:jc w:val="center"/>
              <w:rPr>
                <w:rFonts w:ascii="宋体" w:hAnsi="宋体" w:cs="宋体"/>
                <w:b/>
                <w:szCs w:val="20"/>
              </w:rPr>
            </w:pPr>
            <w:r>
              <w:rPr>
                <w:rFonts w:ascii="宋体" w:hAnsi="宋体" w:cs="宋体" w:hint="eastAsia"/>
                <w:b/>
                <w:szCs w:val="20"/>
              </w:rPr>
              <w:t>符合文件要求整体情况</w:t>
            </w:r>
          </w:p>
          <w:p w14:paraId="62D0D052" w14:textId="555F4BA5" w:rsidR="00131C91" w:rsidRDefault="0080182B" w:rsidP="00DC0A04">
            <w:pPr>
              <w:jc w:val="center"/>
              <w:rPr>
                <w:rFonts w:ascii="宋体" w:hAnsi="宋体" w:cs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学历资历、</w:t>
            </w:r>
            <w:r w:rsidR="00472068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业绩</w:t>
            </w: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条件</w:t>
            </w:r>
            <w:r>
              <w:rPr>
                <w:rFonts w:ascii="宋体" w:hAnsi="宋体" w:cs="宋体" w:hint="eastAsia"/>
                <w:sz w:val="21"/>
                <w:szCs w:val="21"/>
              </w:rPr>
              <w:t>：符合文件 □学历 □资历 □业绩条件（在对应□内打√）</w:t>
            </w:r>
          </w:p>
        </w:tc>
      </w:tr>
      <w:tr w:rsidR="008E43A6" w14:paraId="17241D50" w14:textId="77777777" w:rsidTr="008E43A6">
        <w:trPr>
          <w:trHeight w:val="986"/>
          <w:jc w:val="center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82CDAC" w14:textId="77777777" w:rsidR="00472068" w:rsidRDefault="00472068">
            <w:pPr>
              <w:jc w:val="center"/>
              <w:rPr>
                <w:rFonts w:ascii="宋体" w:hAnsi="宋体" w:cs="宋体"/>
                <w:b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iCs/>
                <w:color w:val="auto"/>
                <w:sz w:val="20"/>
                <w:szCs w:val="20"/>
              </w:rPr>
              <w:t>教师资格证及取得时间</w:t>
            </w:r>
          </w:p>
        </w:tc>
        <w:tc>
          <w:tcPr>
            <w:tcW w:w="12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190F4A" w14:textId="77777777" w:rsidR="00472068" w:rsidRDefault="00472068">
            <w:pPr>
              <w:jc w:val="center"/>
              <w:rPr>
                <w:rFonts w:ascii="宋体" w:hAnsi="宋体" w:cs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iCs/>
                <w:color w:val="FF0000"/>
                <w:sz w:val="20"/>
                <w:szCs w:val="20"/>
              </w:rPr>
              <w:t>小学教师</w:t>
            </w:r>
          </w:p>
          <w:p w14:paraId="166C2828" w14:textId="77777777" w:rsidR="00472068" w:rsidRDefault="00472068">
            <w:pPr>
              <w:jc w:val="center"/>
              <w:rPr>
                <w:rFonts w:ascii="宋体" w:hAnsi="宋体" w:cs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iCs/>
                <w:color w:val="FF0000"/>
                <w:sz w:val="20"/>
                <w:szCs w:val="20"/>
              </w:rPr>
              <w:t>2013.10</w:t>
            </w:r>
          </w:p>
        </w:tc>
        <w:tc>
          <w:tcPr>
            <w:tcW w:w="84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E2888" w14:textId="77777777" w:rsidR="00472068" w:rsidRDefault="00472068">
            <w:pPr>
              <w:jc w:val="center"/>
              <w:rPr>
                <w:rFonts w:ascii="宋体" w:hAnsi="宋体" w:cs="宋体"/>
                <w:b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iCs/>
                <w:color w:val="auto"/>
                <w:sz w:val="20"/>
                <w:szCs w:val="20"/>
              </w:rPr>
              <w:t>近3年年度考核</w:t>
            </w:r>
          </w:p>
          <w:p w14:paraId="4E4D48B2" w14:textId="4F268661" w:rsidR="00472068" w:rsidRDefault="00472068">
            <w:pPr>
              <w:jc w:val="center"/>
              <w:rPr>
                <w:rFonts w:ascii="宋体" w:hAnsi="宋体" w:cs="宋体"/>
                <w:b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iCs/>
                <w:color w:val="auto"/>
                <w:sz w:val="20"/>
                <w:szCs w:val="20"/>
              </w:rPr>
              <w:t>结论</w:t>
            </w:r>
          </w:p>
        </w:tc>
        <w:tc>
          <w:tcPr>
            <w:tcW w:w="211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AAE0F" w14:textId="5793CEFD" w:rsidR="00472068" w:rsidRDefault="00472068">
            <w:pPr>
              <w:jc w:val="center"/>
              <w:rPr>
                <w:rFonts w:ascii="宋体" w:hAnsi="宋体" w:cs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iCs/>
                <w:color w:val="FF0000"/>
                <w:sz w:val="20"/>
                <w:szCs w:val="20"/>
              </w:rPr>
              <w:t>201</w:t>
            </w:r>
            <w:r>
              <w:rPr>
                <w:rFonts w:ascii="宋体" w:hAnsi="宋体" w:cs="宋体"/>
                <w:iCs/>
                <w:color w:val="FF0000"/>
                <w:sz w:val="20"/>
                <w:szCs w:val="20"/>
              </w:rPr>
              <w:t>8</w:t>
            </w:r>
            <w:r>
              <w:rPr>
                <w:rFonts w:ascii="宋体" w:hAnsi="宋体" w:cs="宋体" w:hint="eastAsia"/>
                <w:iCs/>
                <w:color w:val="FF0000"/>
                <w:sz w:val="20"/>
                <w:szCs w:val="20"/>
              </w:rPr>
              <w:t>年合格、201</w:t>
            </w:r>
            <w:r>
              <w:rPr>
                <w:rFonts w:ascii="宋体" w:hAnsi="宋体" w:cs="宋体"/>
                <w:iCs/>
                <w:color w:val="FF000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iCs/>
                <w:color w:val="FF0000"/>
                <w:sz w:val="20"/>
                <w:szCs w:val="20"/>
              </w:rPr>
              <w:t>年合格、20</w:t>
            </w:r>
            <w:r>
              <w:rPr>
                <w:rFonts w:ascii="宋体" w:hAnsi="宋体" w:cs="宋体"/>
                <w:iCs/>
                <w:color w:val="FF0000"/>
                <w:sz w:val="20"/>
                <w:szCs w:val="20"/>
              </w:rPr>
              <w:t>20</w:t>
            </w:r>
            <w:r>
              <w:rPr>
                <w:rFonts w:ascii="宋体" w:hAnsi="宋体" w:cs="宋体" w:hint="eastAsia"/>
                <w:iCs/>
                <w:color w:val="FF0000"/>
                <w:sz w:val="20"/>
                <w:szCs w:val="20"/>
              </w:rPr>
              <w:t>年合格</w:t>
            </w:r>
          </w:p>
        </w:tc>
      </w:tr>
      <w:tr w:rsidR="008E43A6" w14:paraId="618AF8C4" w14:textId="77777777" w:rsidTr="008E43A6">
        <w:trPr>
          <w:trHeight w:val="986"/>
          <w:jc w:val="center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2A4455" w14:textId="77777777" w:rsidR="00472068" w:rsidRDefault="00472068">
            <w:pPr>
              <w:jc w:val="center"/>
              <w:rPr>
                <w:rFonts w:ascii="宋体" w:hAnsi="宋体" w:cs="宋体"/>
                <w:b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iCs/>
                <w:color w:val="auto"/>
                <w:sz w:val="20"/>
                <w:szCs w:val="20"/>
              </w:rPr>
              <w:t>民主推荐测评</w:t>
            </w:r>
          </w:p>
          <w:p w14:paraId="18A08AE8" w14:textId="5C78B0FA" w:rsidR="00472068" w:rsidRDefault="00472068">
            <w:pPr>
              <w:jc w:val="center"/>
              <w:rPr>
                <w:rFonts w:ascii="宋体" w:hAnsi="宋体" w:cs="宋体"/>
                <w:b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iCs/>
                <w:color w:val="auto"/>
                <w:sz w:val="20"/>
                <w:szCs w:val="20"/>
              </w:rPr>
              <w:t>满意率</w:t>
            </w:r>
          </w:p>
        </w:tc>
        <w:tc>
          <w:tcPr>
            <w:tcW w:w="12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DA0CC" w14:textId="77777777" w:rsidR="00472068" w:rsidRDefault="00472068">
            <w:pPr>
              <w:jc w:val="center"/>
              <w:rPr>
                <w:rFonts w:ascii="宋体" w:hAnsi="宋体" w:cs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iCs/>
                <w:color w:val="FF0000"/>
                <w:sz w:val="20"/>
                <w:szCs w:val="20"/>
              </w:rPr>
              <w:t>90%</w:t>
            </w:r>
          </w:p>
        </w:tc>
        <w:tc>
          <w:tcPr>
            <w:tcW w:w="84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0EACFE" w14:textId="77777777" w:rsidR="00472068" w:rsidRDefault="00472068">
            <w:pPr>
              <w:jc w:val="center"/>
              <w:rPr>
                <w:rFonts w:ascii="宋体" w:hAnsi="宋体" w:cs="宋体"/>
                <w:b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iCs/>
                <w:color w:val="auto"/>
                <w:sz w:val="20"/>
                <w:szCs w:val="20"/>
              </w:rPr>
              <w:t>思想政治教育工作经历及考核结论</w:t>
            </w:r>
          </w:p>
        </w:tc>
        <w:tc>
          <w:tcPr>
            <w:tcW w:w="211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F61EC" w14:textId="77777777" w:rsidR="00472068" w:rsidRDefault="00472068">
            <w:pPr>
              <w:jc w:val="center"/>
              <w:rPr>
                <w:rFonts w:ascii="宋体" w:hAnsi="宋体" w:cs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iCs/>
                <w:color w:val="FF0000"/>
                <w:sz w:val="20"/>
                <w:szCs w:val="20"/>
              </w:rPr>
              <w:t>4年班主任</w:t>
            </w:r>
          </w:p>
          <w:p w14:paraId="692C3F72" w14:textId="77777777" w:rsidR="00472068" w:rsidRDefault="00472068">
            <w:pPr>
              <w:jc w:val="center"/>
              <w:rPr>
                <w:rFonts w:ascii="宋体" w:hAnsi="宋体" w:cs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iCs/>
                <w:color w:val="FF0000"/>
                <w:sz w:val="20"/>
                <w:szCs w:val="20"/>
              </w:rPr>
              <w:t>3次合格，1次优秀</w:t>
            </w:r>
          </w:p>
        </w:tc>
      </w:tr>
      <w:tr w:rsidR="008E43A6" w14:paraId="70EF4A52" w14:textId="77777777" w:rsidTr="008E43A6">
        <w:trPr>
          <w:trHeight w:val="771"/>
          <w:jc w:val="center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8632B" w14:textId="77777777" w:rsidR="00472068" w:rsidRDefault="00472068">
            <w:pPr>
              <w:jc w:val="center"/>
              <w:rPr>
                <w:rFonts w:ascii="宋体" w:hAnsi="宋体" w:cs="宋体"/>
                <w:b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iCs/>
                <w:color w:val="auto"/>
                <w:sz w:val="20"/>
                <w:szCs w:val="20"/>
              </w:rPr>
              <w:t>继续教育学时</w:t>
            </w:r>
          </w:p>
        </w:tc>
        <w:tc>
          <w:tcPr>
            <w:tcW w:w="12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16F32" w14:textId="77777777" w:rsidR="00472068" w:rsidRDefault="00472068">
            <w:pPr>
              <w:jc w:val="center"/>
              <w:rPr>
                <w:rFonts w:ascii="宋体" w:hAnsi="宋体" w:cs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iCs/>
                <w:color w:val="FF0000"/>
                <w:sz w:val="20"/>
                <w:szCs w:val="20"/>
              </w:rPr>
              <w:t>年均100学时</w:t>
            </w:r>
          </w:p>
        </w:tc>
        <w:tc>
          <w:tcPr>
            <w:tcW w:w="84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38D55" w14:textId="77777777" w:rsidR="00472068" w:rsidRDefault="00472068">
            <w:pPr>
              <w:jc w:val="center"/>
              <w:rPr>
                <w:rFonts w:ascii="宋体" w:hAnsi="宋体" w:cs="宋体"/>
                <w:b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iCs/>
                <w:color w:val="auto"/>
                <w:sz w:val="20"/>
                <w:szCs w:val="20"/>
              </w:rPr>
              <w:t>普通话水平</w:t>
            </w:r>
          </w:p>
        </w:tc>
        <w:tc>
          <w:tcPr>
            <w:tcW w:w="211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1CA40" w14:textId="77777777" w:rsidR="00472068" w:rsidRDefault="00472068">
            <w:pPr>
              <w:jc w:val="center"/>
              <w:rPr>
                <w:rFonts w:ascii="宋体" w:hAnsi="宋体" w:cs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iCs/>
                <w:color w:val="FF0000"/>
                <w:sz w:val="20"/>
                <w:szCs w:val="20"/>
              </w:rPr>
              <w:t>二级甲等</w:t>
            </w:r>
          </w:p>
          <w:p w14:paraId="1D58C0F5" w14:textId="77777777" w:rsidR="00472068" w:rsidRDefault="00472068">
            <w:pPr>
              <w:jc w:val="center"/>
              <w:rPr>
                <w:rFonts w:ascii="宋体" w:hAnsi="宋体" w:cs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iCs/>
                <w:color w:val="FF0000"/>
                <w:sz w:val="20"/>
                <w:szCs w:val="20"/>
              </w:rPr>
              <w:t>2016.05</w:t>
            </w:r>
          </w:p>
        </w:tc>
      </w:tr>
      <w:tr w:rsidR="008E43A6" w14:paraId="4196F5B9" w14:textId="77777777" w:rsidTr="008E43A6">
        <w:trPr>
          <w:trHeight w:val="986"/>
          <w:jc w:val="center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4820E" w14:textId="77777777" w:rsidR="00472068" w:rsidRDefault="00472068">
            <w:pPr>
              <w:jc w:val="center"/>
              <w:rPr>
                <w:rFonts w:ascii="宋体" w:hAnsi="宋体" w:cs="宋体"/>
                <w:b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iCs/>
                <w:color w:val="auto"/>
                <w:sz w:val="20"/>
                <w:szCs w:val="20"/>
              </w:rPr>
              <w:t>信息技术应用能力提升培训结业证及取得时间</w:t>
            </w:r>
          </w:p>
        </w:tc>
        <w:tc>
          <w:tcPr>
            <w:tcW w:w="12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E2E0D" w14:textId="77777777" w:rsidR="00472068" w:rsidRDefault="00472068">
            <w:pPr>
              <w:jc w:val="center"/>
              <w:rPr>
                <w:rFonts w:ascii="宋体" w:hAnsi="宋体" w:cs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iCs/>
                <w:color w:val="FF0000"/>
                <w:sz w:val="20"/>
                <w:szCs w:val="20"/>
              </w:rPr>
              <w:t>信息技术应用能力提升培训结业证</w:t>
            </w:r>
          </w:p>
          <w:p w14:paraId="11D96FD5" w14:textId="77777777" w:rsidR="00472068" w:rsidRDefault="00472068">
            <w:pPr>
              <w:jc w:val="center"/>
              <w:rPr>
                <w:rFonts w:ascii="宋体" w:hAnsi="宋体" w:cs="宋体"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iCs/>
                <w:color w:val="FF0000"/>
                <w:sz w:val="20"/>
                <w:szCs w:val="20"/>
              </w:rPr>
              <w:t>2018.09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A40050" w14:textId="77777777" w:rsidR="00472068" w:rsidRDefault="00472068">
            <w:pPr>
              <w:jc w:val="center"/>
              <w:rPr>
                <w:rFonts w:ascii="宋体" w:hAnsi="宋体" w:cs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iCs/>
                <w:color w:val="auto"/>
                <w:sz w:val="20"/>
                <w:szCs w:val="20"/>
              </w:rPr>
              <w:t>支</w:t>
            </w:r>
            <w:proofErr w:type="gramStart"/>
            <w:r>
              <w:rPr>
                <w:rFonts w:ascii="宋体" w:hAnsi="宋体" w:cs="宋体" w:hint="eastAsia"/>
                <w:b/>
                <w:bCs/>
                <w:iCs/>
                <w:color w:val="auto"/>
                <w:sz w:val="20"/>
                <w:szCs w:val="20"/>
              </w:rPr>
              <w:t>教经历</w:t>
            </w:r>
            <w:proofErr w:type="gramEnd"/>
          </w:p>
        </w:tc>
        <w:tc>
          <w:tcPr>
            <w:tcW w:w="211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CF744" w14:textId="77777777" w:rsidR="00472068" w:rsidRDefault="00472068">
            <w:pPr>
              <w:jc w:val="center"/>
              <w:rPr>
                <w:rFonts w:ascii="宋体" w:hAnsi="宋体" w:cs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iCs/>
                <w:color w:val="FF0000"/>
                <w:sz w:val="20"/>
                <w:szCs w:val="20"/>
              </w:rPr>
              <w:t>1年</w:t>
            </w:r>
          </w:p>
        </w:tc>
      </w:tr>
      <w:tr w:rsidR="008E43A6" w14:paraId="30099EE8" w14:textId="77777777" w:rsidTr="008E43A6">
        <w:trPr>
          <w:trHeight w:val="680"/>
          <w:jc w:val="center"/>
        </w:trPr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3FD73" w14:textId="77777777" w:rsidR="008E43A6" w:rsidRDefault="008E43A6">
            <w:pPr>
              <w:jc w:val="center"/>
              <w:rPr>
                <w:rFonts w:ascii="宋体" w:hAnsi="宋体" w:cs="宋体"/>
                <w:b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iCs/>
                <w:color w:val="auto"/>
                <w:sz w:val="20"/>
                <w:szCs w:val="20"/>
              </w:rPr>
              <w:t>承担示范课、公开课、研究课或专题讲座情况</w:t>
            </w: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EF579" w14:textId="77777777" w:rsidR="008E43A6" w:rsidRDefault="008E43A6">
            <w:pPr>
              <w:jc w:val="center"/>
              <w:rPr>
                <w:rFonts w:ascii="宋体" w:hAnsi="宋体" w:cs="宋体"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C14DA" w14:textId="77777777" w:rsidR="008E43A6" w:rsidRDefault="008E43A6">
            <w:pPr>
              <w:jc w:val="center"/>
              <w:rPr>
                <w:rFonts w:ascii="宋体" w:hAnsi="宋体" w:cs="宋体"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承担时间</w:t>
            </w:r>
          </w:p>
        </w:tc>
        <w:tc>
          <w:tcPr>
            <w:tcW w:w="134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93B95" w14:textId="77777777" w:rsidR="008E43A6" w:rsidRDefault="008E43A6">
            <w:pPr>
              <w:jc w:val="center"/>
              <w:rPr>
                <w:rFonts w:ascii="宋体" w:hAnsi="宋体" w:cs="宋体"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iCs/>
                <w:color w:val="auto"/>
                <w:sz w:val="20"/>
                <w:szCs w:val="20"/>
              </w:rPr>
              <w:t>示范课、公开课、研究课</w:t>
            </w:r>
          </w:p>
          <w:p w14:paraId="4498A645" w14:textId="14B87550" w:rsidR="008E43A6" w:rsidRDefault="008E43A6">
            <w:pPr>
              <w:jc w:val="center"/>
              <w:rPr>
                <w:rFonts w:ascii="宋体" w:hAnsi="宋体" w:cs="宋体"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iCs/>
                <w:color w:val="auto"/>
                <w:sz w:val="20"/>
                <w:szCs w:val="20"/>
              </w:rPr>
              <w:t>或专题讲座题目</w:t>
            </w:r>
          </w:p>
        </w:tc>
        <w:tc>
          <w:tcPr>
            <w:tcW w:w="8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F6BF3" w14:textId="77777777" w:rsidR="008E43A6" w:rsidRDefault="008E43A6">
            <w:pPr>
              <w:jc w:val="center"/>
              <w:rPr>
                <w:rFonts w:ascii="宋体" w:hAnsi="宋体" w:cs="宋体"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等级</w:t>
            </w:r>
          </w:p>
        </w:tc>
        <w:tc>
          <w:tcPr>
            <w:tcW w:w="7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D2823" w14:textId="77777777" w:rsidR="008E43A6" w:rsidRDefault="008E43A6">
            <w:pPr>
              <w:jc w:val="center"/>
              <w:rPr>
                <w:rFonts w:ascii="宋体" w:hAnsi="宋体" w:cs="宋体"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本人排名</w:t>
            </w:r>
          </w:p>
        </w:tc>
      </w:tr>
      <w:tr w:rsidR="008E43A6" w14:paraId="2C287C18" w14:textId="77777777" w:rsidTr="008E43A6">
        <w:trPr>
          <w:trHeight w:val="567"/>
          <w:jc w:val="center"/>
        </w:trPr>
        <w:tc>
          <w:tcPr>
            <w:tcW w:w="7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158C6" w14:textId="77777777" w:rsidR="008E43A6" w:rsidRDefault="008E43A6">
            <w:pPr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769FE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9E261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34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E8A6A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8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80F14E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市级/县级/校级</w:t>
            </w:r>
          </w:p>
        </w:tc>
        <w:tc>
          <w:tcPr>
            <w:tcW w:w="7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60D48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8E43A6" w14:paraId="7CC4C643" w14:textId="77777777" w:rsidTr="008E43A6">
        <w:trPr>
          <w:trHeight w:val="567"/>
          <w:jc w:val="center"/>
        </w:trPr>
        <w:tc>
          <w:tcPr>
            <w:tcW w:w="7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947CB6" w14:textId="77777777" w:rsidR="008E43A6" w:rsidRDefault="008E43A6">
            <w:pPr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8148BB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2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CFF617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34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20A720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8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B83723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7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28229D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8E43A6" w14:paraId="511FBE4B" w14:textId="77777777" w:rsidTr="008E43A6">
        <w:trPr>
          <w:trHeight w:val="567"/>
          <w:jc w:val="center"/>
        </w:trPr>
        <w:tc>
          <w:tcPr>
            <w:tcW w:w="7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AAD77" w14:textId="77777777" w:rsidR="008E43A6" w:rsidRDefault="008E43A6">
            <w:pPr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DD82AC" w14:textId="49D43716" w:rsidR="008E43A6" w:rsidRDefault="008E43A6">
            <w:pPr>
              <w:jc w:val="center"/>
              <w:rPr>
                <w:rFonts w:ascii="宋体" w:hAnsi="宋体" w:cs="宋体" w:hint="eastAsia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3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AF585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34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9E4E2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8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2E656E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7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F5F0B3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8E43A6" w14:paraId="26B08F1C" w14:textId="77777777" w:rsidTr="008E43A6">
        <w:trPr>
          <w:trHeight w:val="680"/>
          <w:jc w:val="center"/>
        </w:trPr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C6183" w14:textId="77777777" w:rsidR="008E43A6" w:rsidRDefault="008E43A6">
            <w:pPr>
              <w:jc w:val="center"/>
              <w:rPr>
                <w:rFonts w:ascii="宋体" w:hAnsi="宋体" w:cs="宋体"/>
                <w:b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iCs/>
                <w:color w:val="auto"/>
                <w:sz w:val="20"/>
                <w:szCs w:val="20"/>
              </w:rPr>
              <w:t>教育教学成果</w:t>
            </w:r>
          </w:p>
          <w:p w14:paraId="51346613" w14:textId="29B5E91A" w:rsidR="008E43A6" w:rsidRDefault="008E43A6">
            <w:pPr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iCs/>
                <w:color w:val="auto"/>
                <w:sz w:val="20"/>
                <w:szCs w:val="20"/>
              </w:rPr>
              <w:t>获奖励情况</w:t>
            </w: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CCA8E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3399C1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获奖时间</w:t>
            </w:r>
          </w:p>
        </w:tc>
        <w:tc>
          <w:tcPr>
            <w:tcW w:w="134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E57BB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获奖项目及获奖名称</w:t>
            </w:r>
          </w:p>
        </w:tc>
        <w:tc>
          <w:tcPr>
            <w:tcW w:w="8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9879E0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获奖等级</w:t>
            </w:r>
          </w:p>
        </w:tc>
        <w:tc>
          <w:tcPr>
            <w:tcW w:w="7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885127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获奖人数</w:t>
            </w:r>
          </w:p>
          <w:p w14:paraId="389E29A6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本人排名</w:t>
            </w:r>
          </w:p>
        </w:tc>
      </w:tr>
      <w:tr w:rsidR="008E43A6" w14:paraId="3A9DD9D4" w14:textId="77777777" w:rsidTr="008E43A6">
        <w:trPr>
          <w:trHeight w:val="567"/>
          <w:jc w:val="center"/>
        </w:trPr>
        <w:tc>
          <w:tcPr>
            <w:tcW w:w="7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BE4D52" w14:textId="77777777" w:rsidR="008E43A6" w:rsidRDefault="008E43A6">
            <w:pPr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933EE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3A15F1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34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688847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8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101CE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市级/县级/校级</w:t>
            </w:r>
          </w:p>
        </w:tc>
        <w:tc>
          <w:tcPr>
            <w:tcW w:w="7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F18F9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8E43A6" w14:paraId="2849678C" w14:textId="77777777" w:rsidTr="008E43A6">
        <w:trPr>
          <w:trHeight w:val="567"/>
          <w:jc w:val="center"/>
        </w:trPr>
        <w:tc>
          <w:tcPr>
            <w:tcW w:w="7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7C98E7" w14:textId="77777777" w:rsidR="008E43A6" w:rsidRDefault="008E43A6">
            <w:pPr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2A02B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2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7920D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34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3ABD16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8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4CFF4" w14:textId="77777777" w:rsidR="008E43A6" w:rsidRDefault="008E43A6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</w:p>
        </w:tc>
        <w:tc>
          <w:tcPr>
            <w:tcW w:w="7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5AB11C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8E43A6" w14:paraId="202549E2" w14:textId="77777777" w:rsidTr="008E43A6">
        <w:trPr>
          <w:trHeight w:val="567"/>
          <w:jc w:val="center"/>
        </w:trPr>
        <w:tc>
          <w:tcPr>
            <w:tcW w:w="7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DA22DF" w14:textId="77777777" w:rsidR="008E43A6" w:rsidRDefault="008E43A6">
            <w:pPr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876C3" w14:textId="519018F9" w:rsidR="008E43A6" w:rsidRDefault="008E43A6">
            <w:pPr>
              <w:jc w:val="center"/>
              <w:rPr>
                <w:rFonts w:ascii="宋体" w:hAnsi="宋体" w:cs="宋体" w:hint="eastAsia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3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71080F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34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EEC89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8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50961" w14:textId="77777777" w:rsidR="008E43A6" w:rsidRDefault="008E43A6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</w:p>
        </w:tc>
        <w:tc>
          <w:tcPr>
            <w:tcW w:w="7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D59E42" w14:textId="77777777" w:rsidR="008E43A6" w:rsidRDefault="008E43A6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8E43A6" w14:paraId="6F63BD5E" w14:textId="77777777" w:rsidTr="008E43A6">
        <w:trPr>
          <w:trHeight w:val="680"/>
          <w:jc w:val="center"/>
        </w:trPr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0568D5" w14:textId="77777777" w:rsidR="008E43A6" w:rsidRDefault="00472068">
            <w:pPr>
              <w:jc w:val="center"/>
              <w:rPr>
                <w:rFonts w:ascii="宋体" w:hAnsi="宋体" w:cs="宋体"/>
                <w:b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iCs/>
                <w:color w:val="auto"/>
                <w:sz w:val="20"/>
                <w:szCs w:val="20"/>
              </w:rPr>
              <w:lastRenderedPageBreak/>
              <w:t>完成教研课题</w:t>
            </w:r>
          </w:p>
          <w:p w14:paraId="27BEC5E4" w14:textId="32DFFD4E" w:rsidR="00472068" w:rsidRDefault="00472068">
            <w:pPr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iCs/>
                <w:color w:val="auto"/>
                <w:sz w:val="20"/>
                <w:szCs w:val="20"/>
              </w:rPr>
              <w:t>情况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BA81E2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9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15B4EF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起止时间</w:t>
            </w:r>
          </w:p>
        </w:tc>
        <w:tc>
          <w:tcPr>
            <w:tcW w:w="13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B1C00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项目名称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FE0A7C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项目等级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512C3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主持/</w:t>
            </w:r>
          </w:p>
          <w:p w14:paraId="260D82E8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参与（排名）</w:t>
            </w:r>
          </w:p>
        </w:tc>
      </w:tr>
      <w:tr w:rsidR="008E43A6" w14:paraId="544E8D42" w14:textId="77777777" w:rsidTr="008E43A6">
        <w:trPr>
          <w:trHeight w:val="680"/>
          <w:jc w:val="center"/>
        </w:trPr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77553" w14:textId="77777777" w:rsidR="00472068" w:rsidRDefault="00472068">
            <w:pPr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CB3B1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9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264C2A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3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44D050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841E4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市级/县级/校级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47D79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8E43A6" w14:paraId="0654B08D" w14:textId="77777777" w:rsidTr="008E43A6">
        <w:trPr>
          <w:trHeight w:val="680"/>
          <w:jc w:val="center"/>
        </w:trPr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A89E0" w14:textId="77777777" w:rsidR="00472068" w:rsidRDefault="00472068">
            <w:pPr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D82AF8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2</w:t>
            </w:r>
          </w:p>
        </w:tc>
        <w:tc>
          <w:tcPr>
            <w:tcW w:w="9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548B5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3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F30EB7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8367A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EE8C5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8E43A6" w14:paraId="065B9313" w14:textId="77777777" w:rsidTr="008E43A6">
        <w:trPr>
          <w:trHeight w:val="680"/>
          <w:jc w:val="center"/>
        </w:trPr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A3C31" w14:textId="77777777" w:rsidR="00472068" w:rsidRDefault="00472068">
            <w:pPr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auto"/>
                <w:sz w:val="20"/>
                <w:szCs w:val="20"/>
              </w:rPr>
              <w:t>在教研活动中书面交流本专业高水平教研文章情况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B3F973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9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75557E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交流时间</w:t>
            </w:r>
          </w:p>
        </w:tc>
        <w:tc>
          <w:tcPr>
            <w:tcW w:w="13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D9CC4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交流文章名称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53C474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等级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A440ED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本人在文章中的署名顺序</w:t>
            </w:r>
          </w:p>
        </w:tc>
      </w:tr>
      <w:tr w:rsidR="008E43A6" w14:paraId="4933B521" w14:textId="77777777" w:rsidTr="008E43A6">
        <w:trPr>
          <w:trHeight w:val="680"/>
          <w:jc w:val="center"/>
        </w:trPr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8BC42B" w14:textId="77777777" w:rsidR="00472068" w:rsidRDefault="00472068">
            <w:pPr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F163E4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91EA20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34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CFA314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8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02979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市级/县级/校级</w:t>
            </w:r>
          </w:p>
        </w:tc>
        <w:tc>
          <w:tcPr>
            <w:tcW w:w="7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3B1AB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8E43A6" w14:paraId="68B87A67" w14:textId="77777777" w:rsidTr="008E43A6">
        <w:trPr>
          <w:trHeight w:val="680"/>
          <w:jc w:val="center"/>
        </w:trPr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56857" w14:textId="77777777" w:rsidR="00472068" w:rsidRDefault="00472068">
            <w:pPr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0BA94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2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2ABF6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34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BE14B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8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AEEDDD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7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7F541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8E43A6" w14:paraId="12818308" w14:textId="77777777" w:rsidTr="008E43A6">
        <w:trPr>
          <w:trHeight w:val="680"/>
          <w:jc w:val="center"/>
        </w:trPr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205CC" w14:textId="77777777" w:rsidR="00472068" w:rsidRDefault="00472068">
            <w:pPr>
              <w:jc w:val="center"/>
              <w:rPr>
                <w:rFonts w:ascii="宋体" w:hAnsi="宋体" w:cs="宋体"/>
                <w:b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iCs/>
                <w:color w:val="auto"/>
                <w:sz w:val="20"/>
                <w:szCs w:val="20"/>
              </w:rPr>
              <w:t>论文</w:t>
            </w: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5348F" w14:textId="77777777" w:rsidR="00472068" w:rsidRDefault="00472068">
            <w:pPr>
              <w:jc w:val="center"/>
              <w:rPr>
                <w:rFonts w:ascii="宋体" w:hAnsi="宋体" w:cs="宋体"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EE166F" w14:textId="77777777" w:rsidR="00472068" w:rsidRDefault="00472068">
            <w:pPr>
              <w:spacing w:line="276" w:lineRule="auto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作者信息</w:t>
            </w:r>
          </w:p>
          <w:p w14:paraId="0ADF7AEB" w14:textId="705D101D" w:rsidR="00472068" w:rsidRDefault="00472068">
            <w:pPr>
              <w:spacing w:line="240" w:lineRule="exact"/>
              <w:ind w:left="20"/>
              <w:jc w:val="center"/>
              <w:rPr>
                <w:rFonts w:ascii="宋体" w:hAnsi="宋体" w:cs="宋体"/>
                <w:iCs/>
                <w:color w:val="auto"/>
                <w:sz w:val="20"/>
                <w:szCs w:val="20"/>
              </w:rPr>
            </w:pPr>
            <w:r w:rsidRPr="008E43A6">
              <w:rPr>
                <w:rFonts w:ascii="宋体" w:hAnsi="宋体" w:cs="宋体" w:hint="eastAsia"/>
                <w:color w:val="auto"/>
                <w:sz w:val="18"/>
                <w:szCs w:val="18"/>
              </w:rPr>
              <w:t>（本人加粗、第一作者加下划线）</w:t>
            </w:r>
          </w:p>
        </w:tc>
        <w:tc>
          <w:tcPr>
            <w:tcW w:w="134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7B2DA3" w14:textId="77777777" w:rsidR="00472068" w:rsidRDefault="00472068">
            <w:pPr>
              <w:spacing w:line="276" w:lineRule="auto"/>
              <w:ind w:left="20"/>
              <w:jc w:val="center"/>
              <w:rPr>
                <w:rFonts w:ascii="宋体" w:hAnsi="宋体" w:cs="宋体"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论文题目名称</w:t>
            </w:r>
          </w:p>
        </w:tc>
        <w:tc>
          <w:tcPr>
            <w:tcW w:w="8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929CC2" w14:textId="77777777" w:rsidR="00472068" w:rsidRDefault="00472068">
            <w:pPr>
              <w:spacing w:line="276" w:lineRule="auto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期刊与出版信息</w:t>
            </w:r>
          </w:p>
          <w:p w14:paraId="6D949072" w14:textId="77777777" w:rsidR="00472068" w:rsidRDefault="00472068">
            <w:pPr>
              <w:spacing w:line="240" w:lineRule="exact"/>
              <w:ind w:left="20"/>
              <w:jc w:val="center"/>
              <w:rPr>
                <w:rFonts w:ascii="宋体" w:hAnsi="宋体" w:cs="宋体"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18"/>
                <w:szCs w:val="18"/>
              </w:rPr>
              <w:t>（名称、发表年月、卷期号、页码）</w:t>
            </w:r>
          </w:p>
        </w:tc>
        <w:tc>
          <w:tcPr>
            <w:tcW w:w="7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65AAC" w14:textId="77777777" w:rsidR="00472068" w:rsidRDefault="00472068">
            <w:pPr>
              <w:spacing w:line="240" w:lineRule="exact"/>
              <w:ind w:left="20"/>
              <w:jc w:val="center"/>
              <w:rPr>
                <w:rFonts w:ascii="宋体" w:hAnsi="宋体" w:cs="宋体"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备注</w:t>
            </w:r>
          </w:p>
        </w:tc>
      </w:tr>
      <w:tr w:rsidR="008E43A6" w14:paraId="019FB824" w14:textId="77777777" w:rsidTr="008E43A6">
        <w:trPr>
          <w:trHeight w:val="680"/>
          <w:jc w:val="center"/>
        </w:trPr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E33D8" w14:textId="77777777" w:rsidR="00472068" w:rsidRDefault="00472068">
            <w:pPr>
              <w:jc w:val="center"/>
              <w:rPr>
                <w:rFonts w:ascii="宋体" w:hAnsi="宋体" w:cs="宋体"/>
                <w:b/>
                <w:bCs/>
                <w:iCs/>
                <w:color w:val="auto"/>
                <w:sz w:val="20"/>
                <w:szCs w:val="20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7BCE9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70F82" w14:textId="77777777" w:rsidR="00472068" w:rsidRDefault="00472068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34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AD866" w14:textId="77777777" w:rsidR="00472068" w:rsidRDefault="00472068">
            <w:pPr>
              <w:spacing w:line="276" w:lineRule="auto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8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8CA9A8" w14:textId="77777777" w:rsidR="00472068" w:rsidRDefault="00472068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7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55B63" w14:textId="77777777" w:rsidR="00472068" w:rsidRDefault="00472068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8E43A6" w14:paraId="428266C0" w14:textId="77777777" w:rsidTr="008E43A6">
        <w:trPr>
          <w:trHeight w:val="680"/>
          <w:jc w:val="center"/>
        </w:trPr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6A25A" w14:textId="77777777" w:rsidR="00472068" w:rsidRDefault="00472068">
            <w:pPr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F0F0A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2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10E33F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34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EAE863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8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E20B96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7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3495D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8E43A6" w14:paraId="446F94CE" w14:textId="77777777" w:rsidTr="008E43A6">
        <w:trPr>
          <w:trHeight w:val="328"/>
          <w:jc w:val="center"/>
        </w:trPr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4792A" w14:textId="77777777" w:rsidR="00472068" w:rsidRDefault="00472068">
            <w:pPr>
              <w:jc w:val="center"/>
              <w:rPr>
                <w:rFonts w:ascii="宋体" w:hAnsi="宋体" w:cs="宋体"/>
                <w:b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iCs/>
                <w:color w:val="auto"/>
                <w:sz w:val="20"/>
                <w:szCs w:val="20"/>
              </w:rPr>
              <w:t>专著</w:t>
            </w: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90FE8" w14:textId="77777777" w:rsidR="00472068" w:rsidRDefault="00472068">
            <w:pPr>
              <w:spacing w:line="240" w:lineRule="exact"/>
              <w:ind w:left="20"/>
              <w:jc w:val="center"/>
              <w:rPr>
                <w:rFonts w:ascii="宋体" w:hAnsi="宋体" w:cs="宋体"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F41457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作者信息</w:t>
            </w:r>
          </w:p>
          <w:p w14:paraId="49BD3E5F" w14:textId="77777777" w:rsidR="00472068" w:rsidRDefault="00472068">
            <w:pPr>
              <w:spacing w:line="0" w:lineRule="atLeast"/>
              <w:jc w:val="center"/>
              <w:rPr>
                <w:rFonts w:ascii="宋体" w:hAnsi="宋体" w:cs="宋体"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18"/>
                <w:szCs w:val="18"/>
              </w:rPr>
              <w:t>(本人加粗，标明主编、副主编排名等信息）</w:t>
            </w:r>
          </w:p>
        </w:tc>
        <w:tc>
          <w:tcPr>
            <w:tcW w:w="134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EAA82" w14:textId="77777777" w:rsidR="00472068" w:rsidRDefault="00472068">
            <w:pPr>
              <w:jc w:val="center"/>
              <w:rPr>
                <w:rFonts w:ascii="宋体" w:hAnsi="宋体" w:cs="宋体"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著作名称</w:t>
            </w:r>
          </w:p>
        </w:tc>
        <w:tc>
          <w:tcPr>
            <w:tcW w:w="8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041EC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出版信息</w:t>
            </w:r>
          </w:p>
          <w:p w14:paraId="59DDEEF2" w14:textId="77777777" w:rsidR="00472068" w:rsidRDefault="00472068">
            <w:pPr>
              <w:jc w:val="center"/>
              <w:rPr>
                <w:rFonts w:ascii="宋体" w:hAnsi="宋体" w:cs="宋体"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18"/>
                <w:szCs w:val="18"/>
              </w:rPr>
              <w:t>（名称、出版社、出版年月）</w:t>
            </w:r>
          </w:p>
        </w:tc>
        <w:tc>
          <w:tcPr>
            <w:tcW w:w="7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24AF8D" w14:textId="77777777" w:rsidR="00472068" w:rsidRDefault="00472068">
            <w:pPr>
              <w:jc w:val="center"/>
              <w:rPr>
                <w:rFonts w:ascii="宋体" w:hAnsi="宋体" w:cs="宋体"/>
                <w:i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本人排名</w:t>
            </w:r>
          </w:p>
        </w:tc>
      </w:tr>
      <w:tr w:rsidR="008E43A6" w14:paraId="0BB2FC34" w14:textId="77777777" w:rsidTr="008E43A6">
        <w:trPr>
          <w:trHeight w:val="680"/>
          <w:jc w:val="center"/>
        </w:trPr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FE2198" w14:textId="77777777" w:rsidR="00472068" w:rsidRDefault="00472068">
            <w:pPr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5BB429" w14:textId="77777777" w:rsidR="00472068" w:rsidRDefault="00472068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B7120" w14:textId="77777777" w:rsidR="00472068" w:rsidRDefault="0047206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如：主编</w:t>
            </w:r>
            <w:r>
              <w:rPr>
                <w:rFonts w:ascii="宋体" w:hAnsi="宋体" w:cs="宋体" w:hint="eastAsia"/>
                <w:color w:val="FF0000"/>
                <w:sz w:val="20"/>
                <w:szCs w:val="20"/>
                <w:u w:val="single"/>
              </w:rPr>
              <w:t>XXX</w:t>
            </w: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, 副主编XXX, …</w:t>
            </w:r>
          </w:p>
        </w:tc>
        <w:tc>
          <w:tcPr>
            <w:tcW w:w="134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CF7F24" w14:textId="77777777" w:rsidR="00472068" w:rsidRDefault="00472068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</w:p>
        </w:tc>
        <w:tc>
          <w:tcPr>
            <w:tcW w:w="8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D497E" w14:textId="77777777" w:rsidR="00472068" w:rsidRDefault="00472068">
            <w:pPr>
              <w:spacing w:line="276" w:lineRule="auto"/>
              <w:ind w:left="20"/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</w:p>
        </w:tc>
        <w:tc>
          <w:tcPr>
            <w:tcW w:w="7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7A069" w14:textId="77777777" w:rsidR="00DC0A04" w:rsidRDefault="00472068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副主编</w:t>
            </w:r>
          </w:p>
          <w:p w14:paraId="66093E96" w14:textId="5A2D5FF8" w:rsidR="00472068" w:rsidRDefault="00472068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（排名第3）</w:t>
            </w:r>
          </w:p>
        </w:tc>
      </w:tr>
      <w:tr w:rsidR="008E43A6" w14:paraId="30B6CB68" w14:textId="77777777" w:rsidTr="008E43A6">
        <w:trPr>
          <w:trHeight w:val="680"/>
          <w:jc w:val="center"/>
        </w:trPr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0B131" w14:textId="77777777" w:rsidR="00472068" w:rsidRDefault="00472068">
            <w:pPr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A82FD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2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4FE3C0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34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10D4C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8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C80091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7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CA79FD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8E43A6" w14:paraId="7ABEFEA5" w14:textId="77777777" w:rsidTr="008E43A6">
        <w:trPr>
          <w:trHeight w:val="680"/>
          <w:jc w:val="center"/>
        </w:trPr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6E5A66" w14:textId="77777777" w:rsidR="00472068" w:rsidRDefault="00472068">
            <w:pPr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iCs/>
                <w:color w:val="auto"/>
                <w:sz w:val="20"/>
                <w:szCs w:val="20"/>
              </w:rPr>
              <w:t>培养教师取得成效情况</w:t>
            </w: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ED9FE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D9E11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培养时间</w:t>
            </w:r>
          </w:p>
        </w:tc>
        <w:tc>
          <w:tcPr>
            <w:tcW w:w="134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B5E63D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培养教师信息</w:t>
            </w:r>
          </w:p>
        </w:tc>
        <w:tc>
          <w:tcPr>
            <w:tcW w:w="8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4E99DD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培养教师取得的主要成绩</w:t>
            </w:r>
          </w:p>
        </w:tc>
        <w:tc>
          <w:tcPr>
            <w:tcW w:w="7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175BF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备注</w:t>
            </w:r>
          </w:p>
        </w:tc>
      </w:tr>
      <w:tr w:rsidR="008E43A6" w14:paraId="5FDCA57E" w14:textId="77777777" w:rsidTr="008E43A6">
        <w:trPr>
          <w:trHeight w:val="680"/>
          <w:jc w:val="center"/>
        </w:trPr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9FDC7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99E5A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1C9B43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34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7D5EDD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姓名，二级教师</w:t>
            </w:r>
          </w:p>
        </w:tc>
        <w:tc>
          <w:tcPr>
            <w:tcW w:w="8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AD1222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7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D97FD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8E43A6" w14:paraId="6C6713B7" w14:textId="77777777" w:rsidTr="008E43A6">
        <w:trPr>
          <w:trHeight w:val="680"/>
          <w:jc w:val="center"/>
        </w:trPr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422BC8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6879A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2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CE0CF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34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A93214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8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2EAAD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7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21DEA4" w14:textId="77777777" w:rsidR="00472068" w:rsidRDefault="00472068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8E43A6" w14:paraId="22EE03C4" w14:textId="77777777" w:rsidTr="008E43A6">
        <w:trPr>
          <w:trHeight w:hRule="exact" w:val="1483"/>
          <w:jc w:val="center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C4107" w14:textId="77777777" w:rsidR="00131C91" w:rsidRDefault="0080182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auto"/>
              </w:rPr>
              <w:t>其他业绩</w:t>
            </w:r>
          </w:p>
        </w:tc>
        <w:tc>
          <w:tcPr>
            <w:tcW w:w="422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77299" w14:textId="77777777" w:rsidR="00131C91" w:rsidRDefault="00131C91">
            <w:pPr>
              <w:spacing w:line="276" w:lineRule="auto"/>
              <w:ind w:firstLineChars="100" w:firstLine="201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  <w:p w14:paraId="0DC4353F" w14:textId="77777777" w:rsidR="00131C91" w:rsidRDefault="00131C91">
            <w:pPr>
              <w:spacing w:line="276" w:lineRule="auto"/>
              <w:ind w:firstLineChars="100" w:firstLine="201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  <w:p w14:paraId="3B3B6750" w14:textId="77777777" w:rsidR="00131C91" w:rsidRDefault="00131C91">
            <w:pPr>
              <w:spacing w:line="276" w:lineRule="auto"/>
              <w:ind w:firstLineChars="100" w:firstLine="201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  <w:p w14:paraId="70F72F18" w14:textId="77777777" w:rsidR="00131C91" w:rsidRDefault="00131C91">
            <w:pPr>
              <w:spacing w:line="276" w:lineRule="auto"/>
              <w:ind w:firstLineChars="100" w:firstLine="201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  <w:p w14:paraId="55D68D0D" w14:textId="77777777" w:rsidR="00131C91" w:rsidRDefault="00131C91">
            <w:pPr>
              <w:spacing w:line="276" w:lineRule="auto"/>
              <w:ind w:firstLineChars="100" w:firstLine="201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20133A17" w14:textId="77777777" w:rsidR="00131C91" w:rsidRDefault="00131C91">
      <w:pPr>
        <w:rPr>
          <w:rFonts w:ascii="Times New Roman" w:hAnsi="Times New Roman" w:cs="Times New Roman"/>
          <w:color w:val="auto"/>
          <w:sz w:val="2"/>
          <w:szCs w:val="2"/>
        </w:rPr>
      </w:pPr>
    </w:p>
    <w:p w14:paraId="1CA84D90" w14:textId="77777777" w:rsidR="00131C91" w:rsidRDefault="00131C91">
      <w:pPr>
        <w:rPr>
          <w:rFonts w:ascii="Times New Roman" w:hAnsi="Times New Roman" w:cs="Times New Roman"/>
          <w:color w:val="auto"/>
          <w:sz w:val="2"/>
          <w:szCs w:val="2"/>
        </w:rPr>
      </w:pPr>
    </w:p>
    <w:p w14:paraId="7FB4528B" w14:textId="77777777" w:rsidR="00131C91" w:rsidRDefault="00131C91">
      <w:pPr>
        <w:rPr>
          <w:rFonts w:ascii="Times New Roman" w:hAnsi="Times New Roman" w:cs="Times New Roman"/>
          <w:color w:val="auto"/>
          <w:sz w:val="2"/>
          <w:szCs w:val="2"/>
        </w:rPr>
      </w:pPr>
    </w:p>
    <w:p w14:paraId="43CF9868" w14:textId="77777777" w:rsidR="00131C91" w:rsidRDefault="00131C91">
      <w:pPr>
        <w:rPr>
          <w:rFonts w:ascii="Times New Roman" w:hAnsi="Times New Roman" w:cs="Times New Roman"/>
          <w:color w:val="auto"/>
          <w:sz w:val="2"/>
          <w:szCs w:val="2"/>
        </w:rPr>
      </w:pPr>
    </w:p>
    <w:p w14:paraId="0E1695A4" w14:textId="77777777" w:rsidR="00131C91" w:rsidRDefault="00131C91">
      <w:pPr>
        <w:rPr>
          <w:rFonts w:ascii="Times New Roman" w:hAnsi="Times New Roman" w:cs="Times New Roman"/>
          <w:color w:val="auto"/>
          <w:sz w:val="2"/>
          <w:szCs w:val="2"/>
        </w:rPr>
      </w:pPr>
    </w:p>
    <w:p w14:paraId="13776F7A" w14:textId="77777777" w:rsidR="00131C91" w:rsidRDefault="00131C91">
      <w:pPr>
        <w:rPr>
          <w:rFonts w:ascii="Times New Roman" w:hAnsi="Times New Roman" w:cs="Times New Roman"/>
          <w:color w:val="auto"/>
          <w:sz w:val="16"/>
          <w:szCs w:val="2"/>
        </w:rPr>
      </w:pPr>
    </w:p>
    <w:p w14:paraId="67FC45F4" w14:textId="77777777" w:rsidR="00131C91" w:rsidRPr="008E43A6" w:rsidRDefault="0080182B">
      <w:pPr>
        <w:rPr>
          <w:rFonts w:ascii="Times New Roman" w:hAnsi="Times New Roman" w:cs="Times New Roman"/>
          <w:b/>
          <w:bCs/>
          <w:color w:val="auto"/>
          <w:sz w:val="22"/>
          <w:szCs w:val="10"/>
        </w:rPr>
      </w:pPr>
      <w:r w:rsidRPr="008E43A6">
        <w:rPr>
          <w:rFonts w:ascii="Times New Roman" w:hAnsi="Times New Roman" w:cs="Times New Roman" w:hint="eastAsia"/>
          <w:b/>
          <w:bCs/>
          <w:color w:val="auto"/>
          <w:sz w:val="22"/>
          <w:szCs w:val="10"/>
        </w:rPr>
        <w:t>注意：</w:t>
      </w:r>
    </w:p>
    <w:p w14:paraId="5414890A" w14:textId="77777777" w:rsidR="00131C91" w:rsidRPr="00472068" w:rsidRDefault="0080182B"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2"/>
          <w:szCs w:val="22"/>
        </w:rPr>
      </w:pPr>
      <w:r w:rsidRPr="00472068">
        <w:rPr>
          <w:rFonts w:ascii="Times New Roman" w:hAnsi="Times New Roman" w:cs="Times New Roman"/>
          <w:color w:val="auto"/>
          <w:sz w:val="22"/>
          <w:szCs w:val="22"/>
        </w:rPr>
        <w:t>本表</w:t>
      </w:r>
      <w:r w:rsidRPr="00472068">
        <w:rPr>
          <w:rFonts w:ascii="Times New Roman" w:hAnsi="Times New Roman" w:cs="Times New Roman" w:hint="eastAsia"/>
          <w:color w:val="auto"/>
          <w:sz w:val="22"/>
          <w:szCs w:val="22"/>
        </w:rPr>
        <w:t>最多</w:t>
      </w:r>
      <w:r w:rsidRPr="00472068">
        <w:rPr>
          <w:rFonts w:ascii="Times New Roman" w:hAnsi="Times New Roman" w:cs="Times New Roman" w:hint="eastAsia"/>
          <w:color w:val="auto"/>
          <w:sz w:val="22"/>
          <w:szCs w:val="22"/>
        </w:rPr>
        <w:t>4</w:t>
      </w:r>
      <w:r w:rsidRPr="00472068">
        <w:rPr>
          <w:rFonts w:ascii="Times New Roman" w:hAnsi="Times New Roman" w:cs="Times New Roman"/>
          <w:color w:val="auto"/>
          <w:sz w:val="22"/>
          <w:szCs w:val="22"/>
        </w:rPr>
        <w:t>页，</w:t>
      </w:r>
      <w:r w:rsidRPr="00472068">
        <w:rPr>
          <w:rFonts w:ascii="Times New Roman" w:hAnsi="Times New Roman" w:cs="Times New Roman" w:hint="eastAsia"/>
          <w:color w:val="auto"/>
          <w:sz w:val="22"/>
          <w:szCs w:val="22"/>
        </w:rPr>
        <w:t>两张纸</w:t>
      </w:r>
      <w:r w:rsidRPr="00472068">
        <w:rPr>
          <w:rFonts w:ascii="Times New Roman" w:hAnsi="Times New Roman" w:cs="Times New Roman"/>
          <w:color w:val="auto"/>
          <w:sz w:val="22"/>
          <w:szCs w:val="22"/>
        </w:rPr>
        <w:t>正反面打印</w:t>
      </w:r>
      <w:r w:rsidRPr="00472068">
        <w:rPr>
          <w:rFonts w:ascii="Times New Roman" w:hAnsi="Times New Roman" w:cs="Times New Roman" w:hint="eastAsia"/>
          <w:color w:val="auto"/>
          <w:sz w:val="22"/>
          <w:szCs w:val="22"/>
        </w:rPr>
        <w:t>。</w:t>
      </w:r>
    </w:p>
    <w:p w14:paraId="32DA37F3" w14:textId="77777777" w:rsidR="00131C91" w:rsidRPr="00472068" w:rsidRDefault="0080182B"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2"/>
          <w:szCs w:val="22"/>
        </w:rPr>
      </w:pPr>
      <w:r w:rsidRPr="00472068">
        <w:rPr>
          <w:rFonts w:ascii="Times New Roman" w:hAnsi="Times New Roman" w:cs="Times New Roman" w:hint="eastAsia"/>
          <w:b/>
          <w:bCs/>
          <w:color w:val="auto"/>
          <w:sz w:val="22"/>
          <w:szCs w:val="22"/>
        </w:rPr>
        <w:t>请务必保证所填信息真实、准确、有效。如填写虚假、失实信息，将直接取消此次申报资格。</w:t>
      </w:r>
    </w:p>
    <w:p w14:paraId="78A12DA8" w14:textId="77777777" w:rsidR="00131C91" w:rsidRDefault="00131C91">
      <w:pPr>
        <w:rPr>
          <w:rFonts w:ascii="Times New Roman" w:hAnsi="Times New Roman" w:cs="Times New Roman"/>
          <w:color w:val="auto"/>
          <w:sz w:val="16"/>
          <w:szCs w:val="2"/>
        </w:rPr>
      </w:pPr>
    </w:p>
    <w:p w14:paraId="5A6171B4" w14:textId="77777777" w:rsidR="00131C91" w:rsidRDefault="00131C91">
      <w:pPr>
        <w:rPr>
          <w:rFonts w:ascii="Times New Roman" w:hAnsi="Times New Roman" w:cs="Times New Roman"/>
          <w:color w:val="auto"/>
          <w:szCs w:val="28"/>
        </w:rPr>
      </w:pPr>
    </w:p>
    <w:p w14:paraId="6753E0FA" w14:textId="77777777" w:rsidR="00131C91" w:rsidRDefault="0080182B">
      <w:pPr>
        <w:ind w:firstLineChars="500" w:firstLine="1200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>本人签字：</w:t>
      </w:r>
      <w:r>
        <w:rPr>
          <w:rFonts w:ascii="Times New Roman" w:hAnsi="Times New Roman" w:cs="Times New Roman" w:hint="eastAsia"/>
          <w:color w:val="auto"/>
          <w:szCs w:val="28"/>
        </w:rPr>
        <w:t xml:space="preserve">                                </w:t>
      </w:r>
      <w:r>
        <w:rPr>
          <w:rFonts w:ascii="Times New Roman" w:hAnsi="Times New Roman" w:cs="Times New Roman" w:hint="eastAsia"/>
          <w:color w:val="auto"/>
          <w:szCs w:val="28"/>
        </w:rPr>
        <w:t>单位签字盖章：</w:t>
      </w:r>
    </w:p>
    <w:p w14:paraId="17EAC7D1" w14:textId="77777777" w:rsidR="00131C91" w:rsidRDefault="0080182B">
      <w:pPr>
        <w:rPr>
          <w:rFonts w:ascii="Times New Roman" w:hAnsi="Times New Roman" w:cs="Times New Roman"/>
          <w:color w:val="auto"/>
          <w:sz w:val="2"/>
          <w:szCs w:val="2"/>
        </w:rPr>
      </w:pPr>
      <w:r>
        <w:rPr>
          <w:rFonts w:ascii="Times New Roman" w:hAnsi="Times New Roman" w:cs="Times New Roman"/>
          <w:color w:val="auto"/>
          <w:sz w:val="2"/>
          <w:szCs w:val="2"/>
        </w:rPr>
        <w:t xml:space="preserve"> </w:t>
      </w:r>
    </w:p>
    <w:sectPr w:rsidR="00131C91">
      <w:pgSz w:w="11905" w:h="16837"/>
      <w:pgMar w:top="1134" w:right="964" w:bottom="1134" w:left="964" w:header="720" w:footer="72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C1077" w14:textId="77777777" w:rsidR="006D53AA" w:rsidRDefault="006D53AA" w:rsidP="00472068">
      <w:r>
        <w:separator/>
      </w:r>
    </w:p>
  </w:endnote>
  <w:endnote w:type="continuationSeparator" w:id="0">
    <w:p w14:paraId="4E218A73" w14:textId="77777777" w:rsidR="006D53AA" w:rsidRDefault="006D53AA" w:rsidP="00472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9699B" w14:textId="77777777" w:rsidR="006D53AA" w:rsidRDefault="006D53AA" w:rsidP="00472068">
      <w:r>
        <w:separator/>
      </w:r>
    </w:p>
  </w:footnote>
  <w:footnote w:type="continuationSeparator" w:id="0">
    <w:p w14:paraId="19B2517F" w14:textId="77777777" w:rsidR="006D53AA" w:rsidRDefault="006D53AA" w:rsidP="00472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DA1C38"/>
    <w:multiLevelType w:val="singleLevel"/>
    <w:tmpl w:val="7FDA1C3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47D"/>
    <w:rsid w:val="00000577"/>
    <w:rsid w:val="0000493A"/>
    <w:rsid w:val="00012290"/>
    <w:rsid w:val="000166BA"/>
    <w:rsid w:val="00017A9B"/>
    <w:rsid w:val="00022A01"/>
    <w:rsid w:val="00030892"/>
    <w:rsid w:val="0005361C"/>
    <w:rsid w:val="0005370A"/>
    <w:rsid w:val="00061701"/>
    <w:rsid w:val="00066653"/>
    <w:rsid w:val="00072468"/>
    <w:rsid w:val="00080DAB"/>
    <w:rsid w:val="000850AD"/>
    <w:rsid w:val="0008548A"/>
    <w:rsid w:val="0008749B"/>
    <w:rsid w:val="000A1F95"/>
    <w:rsid w:val="000A2B9B"/>
    <w:rsid w:val="000B1094"/>
    <w:rsid w:val="000B3DCD"/>
    <w:rsid w:val="000B76DE"/>
    <w:rsid w:val="000C1FE0"/>
    <w:rsid w:val="000C4DAE"/>
    <w:rsid w:val="000C7928"/>
    <w:rsid w:val="000D0A25"/>
    <w:rsid w:val="000D4544"/>
    <w:rsid w:val="000D4714"/>
    <w:rsid w:val="000D5180"/>
    <w:rsid w:val="000E015A"/>
    <w:rsid w:val="000E7A11"/>
    <w:rsid w:val="000F1A1F"/>
    <w:rsid w:val="00101780"/>
    <w:rsid w:val="00110C0C"/>
    <w:rsid w:val="0011719B"/>
    <w:rsid w:val="00131C91"/>
    <w:rsid w:val="00136373"/>
    <w:rsid w:val="00137AD5"/>
    <w:rsid w:val="0014666E"/>
    <w:rsid w:val="00151078"/>
    <w:rsid w:val="00161C37"/>
    <w:rsid w:val="00172D21"/>
    <w:rsid w:val="001765B6"/>
    <w:rsid w:val="0017765F"/>
    <w:rsid w:val="00185F8E"/>
    <w:rsid w:val="00195D95"/>
    <w:rsid w:val="001A4AD4"/>
    <w:rsid w:val="001B44D8"/>
    <w:rsid w:val="001D06CC"/>
    <w:rsid w:val="001D2CAB"/>
    <w:rsid w:val="001D517F"/>
    <w:rsid w:val="001E031F"/>
    <w:rsid w:val="001F3506"/>
    <w:rsid w:val="001F376B"/>
    <w:rsid w:val="001F593B"/>
    <w:rsid w:val="001F7751"/>
    <w:rsid w:val="00202F5F"/>
    <w:rsid w:val="0022158E"/>
    <w:rsid w:val="002459FF"/>
    <w:rsid w:val="00253AD5"/>
    <w:rsid w:val="002621FB"/>
    <w:rsid w:val="0027085A"/>
    <w:rsid w:val="00271715"/>
    <w:rsid w:val="00274DA4"/>
    <w:rsid w:val="00275B9F"/>
    <w:rsid w:val="002772C2"/>
    <w:rsid w:val="00277C61"/>
    <w:rsid w:val="00286A67"/>
    <w:rsid w:val="002B2EC7"/>
    <w:rsid w:val="002C0C6D"/>
    <w:rsid w:val="002D474D"/>
    <w:rsid w:val="002E342C"/>
    <w:rsid w:val="002E7421"/>
    <w:rsid w:val="002F1EA3"/>
    <w:rsid w:val="002F66CF"/>
    <w:rsid w:val="003007C8"/>
    <w:rsid w:val="00310FAA"/>
    <w:rsid w:val="003226FF"/>
    <w:rsid w:val="00331C29"/>
    <w:rsid w:val="00331E3C"/>
    <w:rsid w:val="003344D9"/>
    <w:rsid w:val="003368B9"/>
    <w:rsid w:val="00342E96"/>
    <w:rsid w:val="00347946"/>
    <w:rsid w:val="00353F95"/>
    <w:rsid w:val="0035682F"/>
    <w:rsid w:val="003637A4"/>
    <w:rsid w:val="00366A9A"/>
    <w:rsid w:val="003709A9"/>
    <w:rsid w:val="0037296D"/>
    <w:rsid w:val="00374C76"/>
    <w:rsid w:val="0037547F"/>
    <w:rsid w:val="00376484"/>
    <w:rsid w:val="00377EBC"/>
    <w:rsid w:val="003914B8"/>
    <w:rsid w:val="003A09B4"/>
    <w:rsid w:val="003A3C2C"/>
    <w:rsid w:val="003C600E"/>
    <w:rsid w:val="003D1307"/>
    <w:rsid w:val="003D131F"/>
    <w:rsid w:val="003D458B"/>
    <w:rsid w:val="003D6E06"/>
    <w:rsid w:val="003E27F4"/>
    <w:rsid w:val="003F4DC0"/>
    <w:rsid w:val="003F5F24"/>
    <w:rsid w:val="004102B9"/>
    <w:rsid w:val="004135F9"/>
    <w:rsid w:val="004222A2"/>
    <w:rsid w:val="004268EB"/>
    <w:rsid w:val="00431889"/>
    <w:rsid w:val="00435B7B"/>
    <w:rsid w:val="00443776"/>
    <w:rsid w:val="00443C92"/>
    <w:rsid w:val="00447FAD"/>
    <w:rsid w:val="004532D8"/>
    <w:rsid w:val="0045639C"/>
    <w:rsid w:val="00462F9A"/>
    <w:rsid w:val="00463BAC"/>
    <w:rsid w:val="0046622F"/>
    <w:rsid w:val="00472068"/>
    <w:rsid w:val="0047394D"/>
    <w:rsid w:val="00474441"/>
    <w:rsid w:val="00483035"/>
    <w:rsid w:val="00485129"/>
    <w:rsid w:val="0049340F"/>
    <w:rsid w:val="00496384"/>
    <w:rsid w:val="004A0C79"/>
    <w:rsid w:val="004A39F1"/>
    <w:rsid w:val="004A3C37"/>
    <w:rsid w:val="004B2BBB"/>
    <w:rsid w:val="004B2DCC"/>
    <w:rsid w:val="004C395F"/>
    <w:rsid w:val="004D10E0"/>
    <w:rsid w:val="004D2EE9"/>
    <w:rsid w:val="004D5483"/>
    <w:rsid w:val="004E0EAB"/>
    <w:rsid w:val="004E4301"/>
    <w:rsid w:val="004E4CFE"/>
    <w:rsid w:val="004E550C"/>
    <w:rsid w:val="004F2648"/>
    <w:rsid w:val="004F7839"/>
    <w:rsid w:val="005033C9"/>
    <w:rsid w:val="00512496"/>
    <w:rsid w:val="005246CB"/>
    <w:rsid w:val="005357F4"/>
    <w:rsid w:val="00537A35"/>
    <w:rsid w:val="00540424"/>
    <w:rsid w:val="005433FA"/>
    <w:rsid w:val="00544CF9"/>
    <w:rsid w:val="00550F6E"/>
    <w:rsid w:val="00552FAE"/>
    <w:rsid w:val="00554FEF"/>
    <w:rsid w:val="00565FFB"/>
    <w:rsid w:val="00574A5C"/>
    <w:rsid w:val="005777EB"/>
    <w:rsid w:val="005865D4"/>
    <w:rsid w:val="005A1A1E"/>
    <w:rsid w:val="005B0196"/>
    <w:rsid w:val="005B2ABF"/>
    <w:rsid w:val="005B4A70"/>
    <w:rsid w:val="005C5FF4"/>
    <w:rsid w:val="005D0DD1"/>
    <w:rsid w:val="005D3BF5"/>
    <w:rsid w:val="005D5042"/>
    <w:rsid w:val="005E4F3A"/>
    <w:rsid w:val="005E5EAA"/>
    <w:rsid w:val="005E662D"/>
    <w:rsid w:val="005E78C3"/>
    <w:rsid w:val="005F197B"/>
    <w:rsid w:val="005F56E2"/>
    <w:rsid w:val="005F5C68"/>
    <w:rsid w:val="005F6738"/>
    <w:rsid w:val="00603C98"/>
    <w:rsid w:val="006123DA"/>
    <w:rsid w:val="006150AF"/>
    <w:rsid w:val="00635C30"/>
    <w:rsid w:val="00644B83"/>
    <w:rsid w:val="006454B5"/>
    <w:rsid w:val="00652950"/>
    <w:rsid w:val="00653640"/>
    <w:rsid w:val="00664E5E"/>
    <w:rsid w:val="006765FD"/>
    <w:rsid w:val="00676E8F"/>
    <w:rsid w:val="00685B7B"/>
    <w:rsid w:val="006946E8"/>
    <w:rsid w:val="00695786"/>
    <w:rsid w:val="006960A9"/>
    <w:rsid w:val="006A06FE"/>
    <w:rsid w:val="006A0D3A"/>
    <w:rsid w:val="006A175D"/>
    <w:rsid w:val="006B5B5E"/>
    <w:rsid w:val="006B7B78"/>
    <w:rsid w:val="006C0AB8"/>
    <w:rsid w:val="006C4F99"/>
    <w:rsid w:val="006C5F7C"/>
    <w:rsid w:val="006C717A"/>
    <w:rsid w:val="006D16FF"/>
    <w:rsid w:val="006D2604"/>
    <w:rsid w:val="006D32C5"/>
    <w:rsid w:val="006D53AA"/>
    <w:rsid w:val="006F6565"/>
    <w:rsid w:val="006F7738"/>
    <w:rsid w:val="00704BA3"/>
    <w:rsid w:val="0071147D"/>
    <w:rsid w:val="00721731"/>
    <w:rsid w:val="00734E9A"/>
    <w:rsid w:val="0074410B"/>
    <w:rsid w:val="00746C1F"/>
    <w:rsid w:val="007502E2"/>
    <w:rsid w:val="00752C68"/>
    <w:rsid w:val="00761801"/>
    <w:rsid w:val="00761D9F"/>
    <w:rsid w:val="00780689"/>
    <w:rsid w:val="00781199"/>
    <w:rsid w:val="007A04C5"/>
    <w:rsid w:val="007A3AFF"/>
    <w:rsid w:val="007A5EA2"/>
    <w:rsid w:val="007A6A4D"/>
    <w:rsid w:val="007B05D5"/>
    <w:rsid w:val="007C5C73"/>
    <w:rsid w:val="007F649A"/>
    <w:rsid w:val="008001BC"/>
    <w:rsid w:val="0080182B"/>
    <w:rsid w:val="008150B1"/>
    <w:rsid w:val="0082051C"/>
    <w:rsid w:val="00823D4C"/>
    <w:rsid w:val="00844EF2"/>
    <w:rsid w:val="0084688B"/>
    <w:rsid w:val="008523B1"/>
    <w:rsid w:val="00853AB6"/>
    <w:rsid w:val="00857A16"/>
    <w:rsid w:val="008600F4"/>
    <w:rsid w:val="00860DDF"/>
    <w:rsid w:val="00862912"/>
    <w:rsid w:val="00864E95"/>
    <w:rsid w:val="00872324"/>
    <w:rsid w:val="008731D0"/>
    <w:rsid w:val="0088645D"/>
    <w:rsid w:val="00891A22"/>
    <w:rsid w:val="008960DF"/>
    <w:rsid w:val="00897BB8"/>
    <w:rsid w:val="008A0D34"/>
    <w:rsid w:val="008A21BE"/>
    <w:rsid w:val="008B1076"/>
    <w:rsid w:val="008B2C08"/>
    <w:rsid w:val="008B716E"/>
    <w:rsid w:val="008C04B1"/>
    <w:rsid w:val="008C12E0"/>
    <w:rsid w:val="008C15A9"/>
    <w:rsid w:val="008C2EC6"/>
    <w:rsid w:val="008C311B"/>
    <w:rsid w:val="008C6B1A"/>
    <w:rsid w:val="008C6E52"/>
    <w:rsid w:val="008D2F2C"/>
    <w:rsid w:val="008D53FE"/>
    <w:rsid w:val="008E43A6"/>
    <w:rsid w:val="008E6E38"/>
    <w:rsid w:val="00907A0E"/>
    <w:rsid w:val="00913A5C"/>
    <w:rsid w:val="009155E3"/>
    <w:rsid w:val="00942B40"/>
    <w:rsid w:val="00960C37"/>
    <w:rsid w:val="009806C9"/>
    <w:rsid w:val="00981130"/>
    <w:rsid w:val="009861F8"/>
    <w:rsid w:val="009A33D6"/>
    <w:rsid w:val="009A78CC"/>
    <w:rsid w:val="009A7D1D"/>
    <w:rsid w:val="009B3B90"/>
    <w:rsid w:val="009B77B8"/>
    <w:rsid w:val="009C5D8A"/>
    <w:rsid w:val="009C6EB1"/>
    <w:rsid w:val="009D238C"/>
    <w:rsid w:val="009D2704"/>
    <w:rsid w:val="009D7BC4"/>
    <w:rsid w:val="009E0FB0"/>
    <w:rsid w:val="009E41C1"/>
    <w:rsid w:val="009F28A1"/>
    <w:rsid w:val="00A072E7"/>
    <w:rsid w:val="00A10902"/>
    <w:rsid w:val="00A16A37"/>
    <w:rsid w:val="00A212FA"/>
    <w:rsid w:val="00A22AD5"/>
    <w:rsid w:val="00A24C84"/>
    <w:rsid w:val="00A27E90"/>
    <w:rsid w:val="00A32220"/>
    <w:rsid w:val="00A33A87"/>
    <w:rsid w:val="00A416C7"/>
    <w:rsid w:val="00A67753"/>
    <w:rsid w:val="00A74847"/>
    <w:rsid w:val="00A805B7"/>
    <w:rsid w:val="00A83372"/>
    <w:rsid w:val="00A847EB"/>
    <w:rsid w:val="00A91407"/>
    <w:rsid w:val="00A96160"/>
    <w:rsid w:val="00AA00BF"/>
    <w:rsid w:val="00AA2D4A"/>
    <w:rsid w:val="00AB533A"/>
    <w:rsid w:val="00AB54E5"/>
    <w:rsid w:val="00AB5825"/>
    <w:rsid w:val="00AB6348"/>
    <w:rsid w:val="00AB726F"/>
    <w:rsid w:val="00AB7941"/>
    <w:rsid w:val="00AC0206"/>
    <w:rsid w:val="00AC29B0"/>
    <w:rsid w:val="00AD22EB"/>
    <w:rsid w:val="00AD6DE8"/>
    <w:rsid w:val="00AE26EE"/>
    <w:rsid w:val="00AF7234"/>
    <w:rsid w:val="00B01D2A"/>
    <w:rsid w:val="00B05846"/>
    <w:rsid w:val="00B2129F"/>
    <w:rsid w:val="00B2598F"/>
    <w:rsid w:val="00B26F2F"/>
    <w:rsid w:val="00B320F7"/>
    <w:rsid w:val="00B70430"/>
    <w:rsid w:val="00B8668E"/>
    <w:rsid w:val="00B9154F"/>
    <w:rsid w:val="00B92FCD"/>
    <w:rsid w:val="00B96380"/>
    <w:rsid w:val="00B96BE3"/>
    <w:rsid w:val="00BA12D5"/>
    <w:rsid w:val="00BA2D90"/>
    <w:rsid w:val="00BA3E43"/>
    <w:rsid w:val="00BA7FB9"/>
    <w:rsid w:val="00BB22A8"/>
    <w:rsid w:val="00BC150A"/>
    <w:rsid w:val="00BD04B6"/>
    <w:rsid w:val="00BD74E6"/>
    <w:rsid w:val="00BF0318"/>
    <w:rsid w:val="00BF6AEC"/>
    <w:rsid w:val="00C0407A"/>
    <w:rsid w:val="00C16C04"/>
    <w:rsid w:val="00C20EAB"/>
    <w:rsid w:val="00C21219"/>
    <w:rsid w:val="00C27EDE"/>
    <w:rsid w:val="00C3655E"/>
    <w:rsid w:val="00C405A6"/>
    <w:rsid w:val="00C60502"/>
    <w:rsid w:val="00C60876"/>
    <w:rsid w:val="00C60DFC"/>
    <w:rsid w:val="00C6388A"/>
    <w:rsid w:val="00C67F83"/>
    <w:rsid w:val="00C704AF"/>
    <w:rsid w:val="00C7153B"/>
    <w:rsid w:val="00C81281"/>
    <w:rsid w:val="00C8330F"/>
    <w:rsid w:val="00C96ADA"/>
    <w:rsid w:val="00C97DC7"/>
    <w:rsid w:val="00CB59FF"/>
    <w:rsid w:val="00CC57B3"/>
    <w:rsid w:val="00CC6410"/>
    <w:rsid w:val="00CD1C92"/>
    <w:rsid w:val="00CE3B80"/>
    <w:rsid w:val="00CE3EF6"/>
    <w:rsid w:val="00CE6D5D"/>
    <w:rsid w:val="00CF4D4C"/>
    <w:rsid w:val="00D06E29"/>
    <w:rsid w:val="00D06E3F"/>
    <w:rsid w:val="00D126A1"/>
    <w:rsid w:val="00D134BF"/>
    <w:rsid w:val="00D228AA"/>
    <w:rsid w:val="00D22DC8"/>
    <w:rsid w:val="00D33E8F"/>
    <w:rsid w:val="00D45A05"/>
    <w:rsid w:val="00D468F0"/>
    <w:rsid w:val="00D47D19"/>
    <w:rsid w:val="00D51268"/>
    <w:rsid w:val="00D553C4"/>
    <w:rsid w:val="00D55D2D"/>
    <w:rsid w:val="00D6304D"/>
    <w:rsid w:val="00D64A33"/>
    <w:rsid w:val="00D6542C"/>
    <w:rsid w:val="00D7106E"/>
    <w:rsid w:val="00D77A79"/>
    <w:rsid w:val="00D801BB"/>
    <w:rsid w:val="00D809D8"/>
    <w:rsid w:val="00D84B75"/>
    <w:rsid w:val="00D93D24"/>
    <w:rsid w:val="00D96746"/>
    <w:rsid w:val="00DA1A7B"/>
    <w:rsid w:val="00DA48D5"/>
    <w:rsid w:val="00DB4A38"/>
    <w:rsid w:val="00DC030A"/>
    <w:rsid w:val="00DC0A04"/>
    <w:rsid w:val="00DD76AC"/>
    <w:rsid w:val="00DE0359"/>
    <w:rsid w:val="00DE0CF2"/>
    <w:rsid w:val="00DE46B2"/>
    <w:rsid w:val="00DE4D82"/>
    <w:rsid w:val="00DF071B"/>
    <w:rsid w:val="00DF424B"/>
    <w:rsid w:val="00E00747"/>
    <w:rsid w:val="00E045BD"/>
    <w:rsid w:val="00E050E6"/>
    <w:rsid w:val="00E06F19"/>
    <w:rsid w:val="00E20ED9"/>
    <w:rsid w:val="00E323F4"/>
    <w:rsid w:val="00E34CE5"/>
    <w:rsid w:val="00E3586C"/>
    <w:rsid w:val="00E43FEE"/>
    <w:rsid w:val="00E50308"/>
    <w:rsid w:val="00E62C37"/>
    <w:rsid w:val="00E65860"/>
    <w:rsid w:val="00EA4912"/>
    <w:rsid w:val="00EA5B8E"/>
    <w:rsid w:val="00EA72AE"/>
    <w:rsid w:val="00EB02E0"/>
    <w:rsid w:val="00EB23C5"/>
    <w:rsid w:val="00EC194B"/>
    <w:rsid w:val="00EC4E6D"/>
    <w:rsid w:val="00ED3DB2"/>
    <w:rsid w:val="00EE42A5"/>
    <w:rsid w:val="00EF02E1"/>
    <w:rsid w:val="00EF0F98"/>
    <w:rsid w:val="00EF7792"/>
    <w:rsid w:val="00F07ED9"/>
    <w:rsid w:val="00F106FD"/>
    <w:rsid w:val="00F14816"/>
    <w:rsid w:val="00F1558A"/>
    <w:rsid w:val="00F23F98"/>
    <w:rsid w:val="00F34552"/>
    <w:rsid w:val="00F35034"/>
    <w:rsid w:val="00F36CE7"/>
    <w:rsid w:val="00F40D9F"/>
    <w:rsid w:val="00F710D0"/>
    <w:rsid w:val="00F879A8"/>
    <w:rsid w:val="00F90080"/>
    <w:rsid w:val="00F929FE"/>
    <w:rsid w:val="00F953B6"/>
    <w:rsid w:val="00F9582F"/>
    <w:rsid w:val="00FA0460"/>
    <w:rsid w:val="00FA2407"/>
    <w:rsid w:val="00FB46E2"/>
    <w:rsid w:val="00FC091C"/>
    <w:rsid w:val="00FC0E4C"/>
    <w:rsid w:val="00FC50AE"/>
    <w:rsid w:val="00FD0A4E"/>
    <w:rsid w:val="00FD16F3"/>
    <w:rsid w:val="00FD253B"/>
    <w:rsid w:val="00FD6794"/>
    <w:rsid w:val="00FD740B"/>
    <w:rsid w:val="00FE0C7C"/>
    <w:rsid w:val="00FE5450"/>
    <w:rsid w:val="00FE592C"/>
    <w:rsid w:val="00FE62A0"/>
    <w:rsid w:val="00FF19DA"/>
    <w:rsid w:val="021B5AE2"/>
    <w:rsid w:val="026B6035"/>
    <w:rsid w:val="02757B87"/>
    <w:rsid w:val="076A1C26"/>
    <w:rsid w:val="07A5772C"/>
    <w:rsid w:val="0AA23E4D"/>
    <w:rsid w:val="0B114337"/>
    <w:rsid w:val="0C715BC4"/>
    <w:rsid w:val="0DDC2282"/>
    <w:rsid w:val="108D3897"/>
    <w:rsid w:val="11640E6D"/>
    <w:rsid w:val="177278A5"/>
    <w:rsid w:val="1AB77531"/>
    <w:rsid w:val="1DA96475"/>
    <w:rsid w:val="1E636210"/>
    <w:rsid w:val="22094750"/>
    <w:rsid w:val="22472F3F"/>
    <w:rsid w:val="22975EC4"/>
    <w:rsid w:val="23403869"/>
    <w:rsid w:val="2A6709AD"/>
    <w:rsid w:val="2AD67E8D"/>
    <w:rsid w:val="2AFD7DC8"/>
    <w:rsid w:val="2BD60B0E"/>
    <w:rsid w:val="2EA33FE1"/>
    <w:rsid w:val="314B3A53"/>
    <w:rsid w:val="315B3057"/>
    <w:rsid w:val="329E3460"/>
    <w:rsid w:val="32FF3B8F"/>
    <w:rsid w:val="362A0483"/>
    <w:rsid w:val="36C54057"/>
    <w:rsid w:val="3B351AE2"/>
    <w:rsid w:val="3BB31DE2"/>
    <w:rsid w:val="3CD419CF"/>
    <w:rsid w:val="3EF878D7"/>
    <w:rsid w:val="402E14AB"/>
    <w:rsid w:val="40E91E06"/>
    <w:rsid w:val="444346FB"/>
    <w:rsid w:val="489F0283"/>
    <w:rsid w:val="48CD2A7E"/>
    <w:rsid w:val="4BC20358"/>
    <w:rsid w:val="4CD16FDD"/>
    <w:rsid w:val="526D0F3C"/>
    <w:rsid w:val="52E2528D"/>
    <w:rsid w:val="559175E3"/>
    <w:rsid w:val="563D1F97"/>
    <w:rsid w:val="564701AB"/>
    <w:rsid w:val="56D64D56"/>
    <w:rsid w:val="59CE5F2A"/>
    <w:rsid w:val="5B120D79"/>
    <w:rsid w:val="5ECF2EDF"/>
    <w:rsid w:val="5F196D05"/>
    <w:rsid w:val="62C56639"/>
    <w:rsid w:val="634B652E"/>
    <w:rsid w:val="64D36747"/>
    <w:rsid w:val="655D0435"/>
    <w:rsid w:val="65C15AE5"/>
    <w:rsid w:val="6925392E"/>
    <w:rsid w:val="6A347397"/>
    <w:rsid w:val="6A673A78"/>
    <w:rsid w:val="6A8D5FA5"/>
    <w:rsid w:val="6E13174F"/>
    <w:rsid w:val="6FCF017E"/>
    <w:rsid w:val="720466CF"/>
    <w:rsid w:val="724B284C"/>
    <w:rsid w:val="72F210CB"/>
    <w:rsid w:val="749700A8"/>
    <w:rsid w:val="75895915"/>
    <w:rsid w:val="76231181"/>
    <w:rsid w:val="76396281"/>
    <w:rsid w:val="76453BCF"/>
    <w:rsid w:val="7A411EBE"/>
    <w:rsid w:val="7B1A3E8B"/>
    <w:rsid w:val="7CA0445D"/>
    <w:rsid w:val="7DC4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76ABDCF"/>
  <w14:defaultImageDpi w14:val="96"/>
  <w15:docId w15:val="{74A7EC14-79DC-4B98-954B-F33687B38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uiPriority w:val="9"/>
    <w:qFormat/>
    <w:locked/>
    <w:rPr>
      <w:rFonts w:ascii="Arial" w:hAnsi="Arial" w:cs="Arial"/>
      <w:b/>
      <w:bCs/>
      <w:color w:val="000000"/>
      <w:kern w:val="44"/>
      <w:sz w:val="44"/>
      <w:szCs w:val="44"/>
    </w:rPr>
  </w:style>
  <w:style w:type="character" w:customStyle="1" w:styleId="20">
    <w:name w:val="标题 2 字符"/>
    <w:link w:val="2"/>
    <w:uiPriority w:val="9"/>
    <w:semiHidden/>
    <w:qFormat/>
    <w:locked/>
    <w:rPr>
      <w:rFonts w:ascii="Calibri Light" w:eastAsia="宋体" w:hAnsi="Calibri Light" w:cs="Times New Roman"/>
      <w:b/>
      <w:bCs/>
      <w:color w:val="000000"/>
      <w:kern w:val="0"/>
      <w:sz w:val="32"/>
      <w:szCs w:val="32"/>
    </w:rPr>
  </w:style>
  <w:style w:type="character" w:customStyle="1" w:styleId="30">
    <w:name w:val="标题 3 字符"/>
    <w:link w:val="3"/>
    <w:uiPriority w:val="9"/>
    <w:semiHidden/>
    <w:qFormat/>
    <w:locked/>
    <w:rPr>
      <w:rFonts w:ascii="Arial" w:hAnsi="Arial" w:cs="Arial"/>
      <w:b/>
      <w:bCs/>
      <w:color w:val="000000"/>
      <w:kern w:val="0"/>
      <w:sz w:val="32"/>
      <w:szCs w:val="32"/>
    </w:rPr>
  </w:style>
  <w:style w:type="character" w:customStyle="1" w:styleId="a6">
    <w:name w:val="页脚 字符"/>
    <w:link w:val="a5"/>
    <w:uiPriority w:val="99"/>
    <w:qFormat/>
    <w:locked/>
    <w:rPr>
      <w:rFonts w:ascii="Arial" w:hAnsi="Arial" w:cs="Arial"/>
      <w:color w:val="000000"/>
      <w:kern w:val="0"/>
      <w:sz w:val="18"/>
      <w:szCs w:val="18"/>
    </w:rPr>
  </w:style>
  <w:style w:type="character" w:customStyle="1" w:styleId="a8">
    <w:name w:val="页眉 字符"/>
    <w:link w:val="a7"/>
    <w:uiPriority w:val="99"/>
    <w:qFormat/>
    <w:locked/>
    <w:rPr>
      <w:rFonts w:ascii="Arial" w:hAnsi="Arial" w:cs="Arial"/>
      <w:color w:val="000000"/>
      <w:kern w:val="0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Arial" w:hAnsi="Arial" w:cs="Arial"/>
      <w:color w:val="000000"/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njie\Documents\&#33258;&#23450;&#20041;%20Office%20&#27169;&#26495;\&#35199;&#21335;&#20132;&#36890;&#22823;&#23398;&#30003;&#25253;&#19987;&#19994;&#25216;&#26415;&#32844;&#21153;&#20154;&#21592;&#20449;&#24687;&#31616;&#34920;-&#40614;&#29790;&#22372;-2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F988ED8B6984A2FBC3D1B8EBE1EC00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867D383-6BC5-4B63-83B4-8BAC8B4321DF}"/>
      </w:docPartPr>
      <w:docPartBody>
        <w:p w:rsidR="00E5165A" w:rsidRDefault="00086820" w:rsidP="00086820">
          <w:pPr>
            <w:pStyle w:val="7F988ED8B6984A2FBC3D1B8EBE1EC008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CDE"/>
    <w:rsid w:val="00086820"/>
    <w:rsid w:val="003A5F42"/>
    <w:rsid w:val="00543E9D"/>
    <w:rsid w:val="0063305A"/>
    <w:rsid w:val="007654D7"/>
    <w:rsid w:val="007C66C4"/>
    <w:rsid w:val="00952729"/>
    <w:rsid w:val="00A17778"/>
    <w:rsid w:val="00AE6CDE"/>
    <w:rsid w:val="00C55842"/>
    <w:rsid w:val="00C61D55"/>
    <w:rsid w:val="00C87BFF"/>
    <w:rsid w:val="00E5165A"/>
    <w:rsid w:val="00E66931"/>
    <w:rsid w:val="00EE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086820"/>
    <w:rPr>
      <w:color w:val="808080"/>
    </w:rPr>
  </w:style>
  <w:style w:type="paragraph" w:customStyle="1" w:styleId="7F988ED8B6984A2FBC3D1B8EBE1EC008">
    <w:name w:val="7F988ED8B6984A2FBC3D1B8EBE1EC008"/>
    <w:rsid w:val="00086820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B0C93EE-1634-4F3A-8F18-CB31003CA8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西南交通大学申报专业技术职务人员信息简表-麦瑞坤-2</Template>
  <TotalTime>23</TotalTime>
  <Pages>2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renjie</dc:creator>
  <cp:lastModifiedBy>西南交通大学 人事处</cp:lastModifiedBy>
  <cp:revision>10</cp:revision>
  <cp:lastPrinted>2019-07-11T01:25:00Z</cp:lastPrinted>
  <dcterms:created xsi:type="dcterms:W3CDTF">2019-04-04T02:27:00Z</dcterms:created>
  <dcterms:modified xsi:type="dcterms:W3CDTF">2022-01-26T14:55:00Z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